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1251" w14:textId="77777777" w:rsidR="00956084" w:rsidRDefault="00956084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3980C773" w14:textId="2E9D99E0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956084">
        <w:rPr>
          <w:rFonts w:ascii="Arial" w:hAnsi="Arial" w:cs="Arial"/>
          <w:b/>
          <w:bCs/>
          <w:sz w:val="28"/>
          <w:lang w:val="de-DE"/>
        </w:rPr>
        <w:t>R1-250</w:t>
      </w:r>
      <w:r w:rsidR="00956084" w:rsidRPr="00956084">
        <w:rPr>
          <w:rFonts w:ascii="Arial" w:hAnsi="Arial" w:cs="Arial"/>
          <w:b/>
          <w:bCs/>
          <w:sz w:val="28"/>
          <w:lang w:val="de-DE"/>
        </w:rPr>
        <w:t>8151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-AI/ML] Email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>Discussion on inference related aspects of two-sided AI/ML model based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Transsion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TOYOTA Info Technology Center</w:t>
      </w:r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831D434" w14:textId="77777777" w:rsidR="00192147" w:rsidRDefault="00192147" w:rsidP="000373D0">
      <w:pPr>
        <w:rPr>
          <w:rFonts w:ascii="Times New Roman" w:eastAsia="DengXian" w:hAnsi="Times New Roman"/>
          <w:lang w:eastAsia="zh-CN"/>
        </w:rPr>
      </w:pPr>
    </w:p>
    <w:p w14:paraId="495000D3" w14:textId="0CD4C9A0" w:rsidR="00192147" w:rsidRPr="003266C6" w:rsidRDefault="003266C6" w:rsidP="000373D0">
      <w:pPr>
        <w:rPr>
          <w:rFonts w:ascii="Times New Roman" w:eastAsia="DengXian" w:hAnsi="Times New Roman"/>
          <w:b/>
          <w:bCs/>
          <w:lang w:eastAsia="zh-CN"/>
        </w:rPr>
      </w:pPr>
      <w:r w:rsidRPr="003266C6">
        <w:rPr>
          <w:rFonts w:ascii="Times New Roman" w:eastAsia="DengXian" w:hAnsi="Times New Roman"/>
          <w:b/>
          <w:bCs/>
          <w:lang w:eastAsia="zh-CN"/>
        </w:rPr>
        <w:t>R1-2508021</w:t>
      </w:r>
      <w:r w:rsidR="000240E9">
        <w:rPr>
          <w:rFonts w:ascii="Times New Roman" w:eastAsia="DengXian" w:hAnsi="Times New Roman"/>
          <w:b/>
          <w:bCs/>
          <w:lang w:eastAsia="zh-CN"/>
        </w:rPr>
        <w:tab/>
        <w:t>F</w:t>
      </w:r>
      <w:r w:rsidR="000240E9" w:rsidRPr="000240E9">
        <w:rPr>
          <w:rFonts w:ascii="Times New Roman" w:eastAsia="DengXian" w:hAnsi="Times New Roman"/>
          <w:b/>
          <w:bCs/>
          <w:lang w:eastAsia="zh-CN"/>
        </w:rPr>
        <w:t>L summary 1 on AIML inference related aspects</w:t>
      </w:r>
      <w:r w:rsidR="00C208CE">
        <w:rPr>
          <w:rFonts w:ascii="Times New Roman" w:eastAsia="DengXian" w:hAnsi="Times New Roman"/>
          <w:b/>
          <w:bCs/>
          <w:lang w:eastAsia="zh-CN"/>
        </w:rPr>
        <w:tab/>
      </w:r>
      <w:r w:rsidR="00C208CE">
        <w:rPr>
          <w:rFonts w:ascii="Times New Roman" w:eastAsia="DengXian" w:hAnsi="Times New Roman"/>
          <w:b/>
          <w:bCs/>
          <w:lang w:eastAsia="zh-CN"/>
        </w:rPr>
        <w:tab/>
      </w:r>
      <w:r w:rsidR="00C208CE" w:rsidRPr="00C208CE">
        <w:rPr>
          <w:rFonts w:ascii="Times New Roman" w:eastAsia="DengXian" w:hAnsi="Times New Roman"/>
          <w:b/>
          <w:bCs/>
          <w:lang w:eastAsia="zh-CN"/>
        </w:rPr>
        <w:t>Moderator (Qualcomm)</w:t>
      </w:r>
    </w:p>
    <w:p w14:paraId="3FEAE979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2A95F3A7" w14:textId="664CB0F2" w:rsidR="002B63E6" w:rsidRPr="00A12FF6" w:rsidRDefault="004E01B7" w:rsidP="002B63E6">
      <w:pPr>
        <w:pStyle w:val="3GPPNormalText"/>
        <w:rPr>
          <w:rFonts w:eastAsia="SimSun"/>
          <w:lang w:eastAsia="zh-CN"/>
        </w:rPr>
      </w:pPr>
      <w:r w:rsidRPr="00A12FF6">
        <w:rPr>
          <w:highlight w:val="green"/>
        </w:rPr>
        <w:t>Agreement</w:t>
      </w:r>
      <w:r w:rsidR="002B63E6" w:rsidRPr="00A12FF6">
        <w:rPr>
          <w:highlight w:val="green"/>
        </w:rPr>
        <w:t>:</w:t>
      </w:r>
    </w:p>
    <w:p w14:paraId="55B11992" w14:textId="74AE81A0" w:rsidR="002B63E6" w:rsidRPr="00F8020C" w:rsidRDefault="002B63E6" w:rsidP="002B63E6">
      <w:r w:rsidRPr="00F8020C">
        <w:t>Support precoding matrix with port-subband domain representation as target CSI type.</w:t>
      </w:r>
    </w:p>
    <w:p w14:paraId="062ECFF5" w14:textId="4FFBBCBF" w:rsidR="002B63E6" w:rsidRDefault="00F43E64" w:rsidP="002B63E6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F8020C">
        <w:t>F</w:t>
      </w:r>
      <w:r w:rsidR="002B63E6" w:rsidRPr="00F8020C">
        <w:t xml:space="preserve">or a certain layer </w:t>
      </w: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2B63E6" w:rsidRPr="00F8020C">
        <w:t xml:space="preserve">, a precoding matrix on N_sb subband and P CSI-RS ports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in,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]</m:t>
        </m:r>
      </m:oMath>
      <w:r w:rsidR="002B63E6" w:rsidRPr="00F8020C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2B63E6" w:rsidRPr="00F8020C">
        <w:t xml:space="preserve"> being a </w:t>
      </w:r>
      <m:oMath>
        <m:r>
          <m:rPr>
            <m:sty m:val="p"/>
          </m:rPr>
          <w:rPr>
            <w:rFonts w:ascii="Cambria Math" w:hAnsi="Cambria Math"/>
          </w:rPr>
          <m:t>P×1</m:t>
        </m:r>
      </m:oMath>
      <w:r w:rsidR="002B63E6" w:rsidRPr="00F8020C">
        <w:t xml:space="preserve"> vector</w:t>
      </w:r>
      <w:r w:rsidR="002B63E6">
        <w:rPr>
          <w:b/>
          <w:bCs/>
          <w:i/>
          <w:iCs/>
        </w:rPr>
        <w:t>.</w:t>
      </w:r>
    </w:p>
    <w:p w14:paraId="000538B6" w14:textId="318FB924" w:rsidR="00A157B4" w:rsidRDefault="00043214" w:rsidP="00043214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</w:pPr>
      <w:r>
        <w:t xml:space="preserve">Note: </w:t>
      </w:r>
      <w:r w:rsidR="00A157B4">
        <w:t xml:space="preserve">Only sub-band PMI reporting </w:t>
      </w:r>
      <w:r w:rsidR="003D1441">
        <w:t>is supported.</w:t>
      </w:r>
    </w:p>
    <w:p w14:paraId="512B15B4" w14:textId="6FD01408" w:rsidR="00D446EC" w:rsidRPr="00A12FF6" w:rsidRDefault="00C763BC" w:rsidP="00D446EC">
      <w:pPr>
        <w:pStyle w:val="3GPPNormalText"/>
      </w:pPr>
      <w:r w:rsidRPr="00A12FF6">
        <w:rPr>
          <w:highlight w:val="green"/>
        </w:rPr>
        <w:t>Agreement</w:t>
      </w:r>
      <w:r w:rsidR="00D446EC" w:rsidRPr="00A12FF6">
        <w:rPr>
          <w:highlight w:val="green"/>
        </w:rPr>
        <w:t>:</w:t>
      </w:r>
    </w:p>
    <w:p w14:paraId="7CEC73A0" w14:textId="03BD2617" w:rsidR="00D446EC" w:rsidRPr="00C763BC" w:rsidRDefault="00D446EC" w:rsidP="00D446EC">
      <w:pPr>
        <w:rPr>
          <w:szCs w:val="20"/>
        </w:rPr>
      </w:pPr>
      <w:r w:rsidRPr="00C763BC">
        <w:rPr>
          <w:szCs w:val="20"/>
        </w:rPr>
        <w:t>For determining the payload parameters</w:t>
      </w:r>
      <w:r w:rsidR="007A0F41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ranks, consider following general principles</w:t>
      </w:r>
      <w:r w:rsidR="00536A74" w:rsidRPr="00C763BC">
        <w:rPr>
          <w:szCs w:val="20"/>
        </w:rPr>
        <w:t xml:space="preserve"> for precoding </w:t>
      </w:r>
      <w:r w:rsidR="00C763BC" w:rsidRPr="00C763BC">
        <w:rPr>
          <w:szCs w:val="20"/>
        </w:rPr>
        <w:t>matrix-based</w:t>
      </w:r>
      <w:r w:rsidR="00B47727" w:rsidRPr="00C763BC">
        <w:rPr>
          <w:szCs w:val="20"/>
        </w:rPr>
        <w:t xml:space="preserve"> target CSI</w:t>
      </w:r>
    </w:p>
    <w:p w14:paraId="161CCE25" w14:textId="77777777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Rank-common and layer-common model with payload-scalable design is considered as the baseline implementation for discussion purpose. </w:t>
      </w:r>
    </w:p>
    <w:p w14:paraId="7311207C" w14:textId="1D71868F" w:rsidR="00B10528" w:rsidRPr="00C763BC" w:rsidRDefault="00D446EC" w:rsidP="00C763BC">
      <w:pPr>
        <w:pStyle w:val="ListParagraph"/>
        <w:numPr>
          <w:ilvl w:val="1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Note: layer-specific / rank-specific (if supported) payload parameters are supported by this rank-common and layer-common model with payload-scalable design.</w:t>
      </w:r>
    </w:p>
    <w:p w14:paraId="31DF169A" w14:textId="7A919AE4" w:rsidR="00833E95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Limiting the total number of (per-layer) payload parameters</w:t>
      </w:r>
      <w:r w:rsidR="00DF3282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all ranks.</w:t>
      </w:r>
    </w:p>
    <w:p w14:paraId="189FDF62" w14:textId="5F387D16" w:rsidR="00D446EC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At least for medium to high per-layer payload regime, the total payload </w:t>
      </w:r>
      <w:r w:rsidR="006B07BB" w:rsidRPr="00C763BC">
        <w:rPr>
          <w:szCs w:val="20"/>
        </w:rPr>
        <w:t xml:space="preserve">size </w:t>
      </w:r>
      <w:r w:rsidRPr="00C763BC">
        <w:rPr>
          <w:szCs w:val="20"/>
        </w:rPr>
        <w:t>of rank 2, rank 3 and 4 are comparable to each other.</w:t>
      </w:r>
    </w:p>
    <w:p w14:paraId="48497390" w14:textId="5200F928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Spectral efficiency or system throughput</w:t>
      </w:r>
      <w:r w:rsidR="007F5FF0" w:rsidRPr="00C763BC">
        <w:rPr>
          <w:szCs w:val="20"/>
        </w:rPr>
        <w:t xml:space="preserve"> and trade</w:t>
      </w:r>
      <w:r w:rsidR="006A457D" w:rsidRPr="00C763BC">
        <w:rPr>
          <w:szCs w:val="20"/>
        </w:rPr>
        <w:t>-</w:t>
      </w:r>
      <w:r w:rsidR="007F5FF0" w:rsidRPr="00C763BC">
        <w:rPr>
          <w:szCs w:val="20"/>
        </w:rPr>
        <w:t>off</w:t>
      </w:r>
      <w:r w:rsidR="00805643" w:rsidRPr="00C763BC">
        <w:rPr>
          <w:szCs w:val="20"/>
        </w:rPr>
        <w:t xml:space="preserve"> with feedback overhead</w:t>
      </w:r>
      <w:r w:rsidRPr="00C763BC">
        <w:rPr>
          <w:szCs w:val="20"/>
        </w:rPr>
        <w:t xml:space="preserve"> </w:t>
      </w:r>
      <w:r w:rsidR="00C763BC" w:rsidRPr="00C763BC">
        <w:rPr>
          <w:szCs w:val="20"/>
        </w:rPr>
        <w:t>are</w:t>
      </w:r>
      <w:r w:rsidRPr="00C763BC">
        <w:rPr>
          <w:szCs w:val="20"/>
        </w:rPr>
        <w:t xml:space="preserve"> considered as the performance metric.</w:t>
      </w:r>
    </w:p>
    <w:p w14:paraId="4DFAD066" w14:textId="20D4D9CB" w:rsidR="007F5FF0" w:rsidRPr="00C96B45" w:rsidRDefault="007F5FF0" w:rsidP="007F5FF0">
      <w:pPr>
        <w:pStyle w:val="ListParagraph"/>
        <w:spacing w:after="160" w:line="278" w:lineRule="auto"/>
        <w:ind w:leftChars="0" w:left="720"/>
        <w:contextualSpacing/>
        <w:rPr>
          <w:highlight w:val="yellow"/>
        </w:rPr>
      </w:pPr>
    </w:p>
    <w:p w14:paraId="79AEC21F" w14:textId="1EBCF75A" w:rsidR="003266C6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  <w:r w:rsidRPr="00574F05">
        <w:rPr>
          <w:rFonts w:ascii="Times New Roman" w:eastAsia="DengXian" w:hAnsi="Times New Roman"/>
          <w:b/>
          <w:bCs/>
          <w:lang w:eastAsia="zh-CN"/>
        </w:rPr>
        <w:t>R1-2508022</w:t>
      </w:r>
      <w:r w:rsidR="00580B37">
        <w:rPr>
          <w:rFonts w:ascii="Times New Roman" w:eastAsia="DengXian" w:hAnsi="Times New Roman"/>
          <w:b/>
          <w:bCs/>
          <w:lang w:eastAsia="zh-CN"/>
        </w:rPr>
        <w:tab/>
      </w:r>
      <w:r w:rsidR="00580B37">
        <w:rPr>
          <w:rFonts w:ascii="Times New Roman" w:eastAsia="DengXian" w:hAnsi="Times New Roman"/>
          <w:b/>
          <w:bCs/>
          <w:lang w:eastAsia="zh-CN"/>
        </w:rPr>
        <w:t>F</w:t>
      </w:r>
      <w:r w:rsidR="00580B37" w:rsidRPr="000240E9">
        <w:rPr>
          <w:rFonts w:ascii="Times New Roman" w:eastAsia="DengXian" w:hAnsi="Times New Roman"/>
          <w:b/>
          <w:bCs/>
          <w:lang w:eastAsia="zh-CN"/>
        </w:rPr>
        <w:t xml:space="preserve">L summary </w:t>
      </w:r>
      <w:r w:rsidR="00580B37">
        <w:rPr>
          <w:rFonts w:ascii="Times New Roman" w:eastAsia="DengXian" w:hAnsi="Times New Roman"/>
          <w:b/>
          <w:bCs/>
          <w:lang w:eastAsia="zh-CN"/>
        </w:rPr>
        <w:t>2</w:t>
      </w:r>
      <w:r w:rsidR="00580B37" w:rsidRPr="000240E9">
        <w:rPr>
          <w:rFonts w:ascii="Times New Roman" w:eastAsia="DengXian" w:hAnsi="Times New Roman"/>
          <w:b/>
          <w:bCs/>
          <w:lang w:eastAsia="zh-CN"/>
        </w:rPr>
        <w:t xml:space="preserve"> on AIML inference related aspects</w:t>
      </w:r>
      <w:r w:rsidR="00580B37">
        <w:rPr>
          <w:rFonts w:ascii="Times New Roman" w:eastAsia="DengXian" w:hAnsi="Times New Roman"/>
          <w:b/>
          <w:bCs/>
          <w:lang w:eastAsia="zh-CN"/>
        </w:rPr>
        <w:tab/>
      </w:r>
      <w:r w:rsidR="00580B37">
        <w:rPr>
          <w:rFonts w:ascii="Times New Roman" w:eastAsia="DengXian" w:hAnsi="Times New Roman"/>
          <w:b/>
          <w:bCs/>
          <w:lang w:eastAsia="zh-CN"/>
        </w:rPr>
        <w:tab/>
      </w:r>
      <w:r w:rsidR="00580B37" w:rsidRPr="00C208CE">
        <w:rPr>
          <w:rFonts w:ascii="Times New Roman" w:eastAsia="DengXian" w:hAnsi="Times New Roman"/>
          <w:b/>
          <w:bCs/>
          <w:lang w:eastAsia="zh-CN"/>
        </w:rPr>
        <w:t>Moderator (Qualcomm)</w:t>
      </w:r>
    </w:p>
    <w:p w14:paraId="56580543" w14:textId="77777777" w:rsidR="00574F05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</w:p>
    <w:p w14:paraId="594E9FCA" w14:textId="77777777" w:rsidR="00574F05" w:rsidRDefault="00574F05" w:rsidP="000373D0">
      <w:pPr>
        <w:rPr>
          <w:rFonts w:ascii="Times New Roman" w:eastAsia="DengXian" w:hAnsi="Times New Roman"/>
          <w:lang w:eastAsia="zh-CN"/>
        </w:rPr>
      </w:pPr>
    </w:p>
    <w:p w14:paraId="3BB9BD25" w14:textId="2F5640EF" w:rsidR="008840F0" w:rsidRPr="00F30335" w:rsidRDefault="00F30335" w:rsidP="003F2B03">
      <w:pPr>
        <w:pStyle w:val="3GPPNormalText"/>
      </w:pPr>
      <w:r w:rsidRPr="00F30335">
        <w:rPr>
          <w:highlight w:val="green"/>
        </w:rPr>
        <w:t>Agreement:</w:t>
      </w:r>
    </w:p>
    <w:p w14:paraId="0224086F" w14:textId="39C85E8D" w:rsidR="003F2B03" w:rsidRPr="0015359D" w:rsidRDefault="00234B78" w:rsidP="003F2B03">
      <w:pPr>
        <w:spacing w:after="160" w:line="278" w:lineRule="auto"/>
      </w:pPr>
      <w:r w:rsidRPr="0015359D">
        <w:t>When the Target CSI is pr</w:t>
      </w:r>
      <w:r w:rsidR="000B1358" w:rsidRPr="0015359D">
        <w:t>ecoder matrix,</w:t>
      </w:r>
      <w:r w:rsidR="00852242" w:rsidRPr="0015359D">
        <w:t xml:space="preserve"> </w:t>
      </w:r>
      <w:r w:rsidR="000B1358" w:rsidRPr="0015359D">
        <w:t>i</w:t>
      </w:r>
      <w:r w:rsidR="00A54E19" w:rsidRPr="0015359D">
        <w:t>n order to d</w:t>
      </w:r>
      <w:r w:rsidR="003F2B03" w:rsidRPr="0015359D">
        <w:t xml:space="preserve">own-select to N per-layer payload parameter combinations (PC)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3F2B03"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843A72" w:rsidRPr="0015359D">
        <w:t xml:space="preserve"> based on </w:t>
      </w:r>
      <w:r w:rsidR="000224EE" w:rsidRPr="0015359D">
        <w:t>performance</w:t>
      </w:r>
      <w:r w:rsidR="00F94E1E" w:rsidRPr="0015359D">
        <w:t>,</w:t>
      </w:r>
      <w:r w:rsidR="000224EE" w:rsidRPr="0015359D">
        <w:t xml:space="preserve"> overhead and complexity trade-off </w:t>
      </w:r>
      <w:r w:rsidR="00A53554" w:rsidRPr="0015359D">
        <w:t>results</w:t>
      </w:r>
      <w:r w:rsidR="00A54E19" w:rsidRPr="0015359D">
        <w:t>, consider</w:t>
      </w:r>
      <w:r w:rsidR="00A53554" w:rsidRPr="0015359D">
        <w:t xml:space="preserve"> the following candidate values:</w:t>
      </w:r>
    </w:p>
    <w:p w14:paraId="3B6430FD" w14:textId="31ED913C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32, 64, 96, 128, 192</w:t>
      </w:r>
    </w:p>
    <w:p w14:paraId="0DB82944" w14:textId="34F9679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Candidate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1, 2, 3, 4, (8, 10 only for VQ)</w:t>
      </w:r>
    </w:p>
    <w:p w14:paraId="6D13C787" w14:textId="18052AFE" w:rsidR="003F2B03" w:rsidRPr="0015359D" w:rsidRDefault="003F2B03" w:rsidP="003F2B03">
      <w:pPr>
        <w:pStyle w:val="ListParagraph"/>
        <w:numPr>
          <w:ilvl w:val="1"/>
          <w:numId w:val="37"/>
        </w:numPr>
        <w:spacing w:after="160" w:line="278" w:lineRule="auto"/>
        <w:ind w:leftChars="0"/>
        <w:contextualSpacing/>
      </w:pPr>
      <w:r w:rsidRPr="0015359D">
        <w:t>2 is considered as the baseline assumption</w:t>
      </w:r>
      <w:r w:rsidR="00BD7706" w:rsidRPr="0015359D">
        <w:t xml:space="preserve"> for SQ.</w:t>
      </w:r>
    </w:p>
    <w:p w14:paraId="2ADA7E3B" w14:textId="102E172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L: L=2,</w:t>
      </w:r>
      <w:r w:rsidR="00E64D4F" w:rsidRPr="0015359D">
        <w:t xml:space="preserve"> 4, </w:t>
      </w:r>
      <w:r w:rsidRPr="0015359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</w:p>
    <w:p w14:paraId="1B295E66" w14:textId="77777777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N: 4, 5, 6</w:t>
      </w:r>
    </w:p>
    <w:p w14:paraId="1D17350A" w14:textId="7D2FC67B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These N payload PCs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are considered as the pool for the payload PC for each layer and each rank.</w:t>
      </w:r>
    </w:p>
    <w:p w14:paraId="2E1EE2DA" w14:textId="5E0D1CD6" w:rsidR="00B70A9E" w:rsidRPr="0015359D" w:rsidRDefault="00B70A9E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 above </w:t>
      </w:r>
      <w:r w:rsidR="0027007A" w:rsidRPr="0015359D">
        <w:t xml:space="preserve">is </w:t>
      </w:r>
      <w:r w:rsidRPr="0015359D">
        <w:t>for discussion purpose, how to configure the PCs (across layers and ranks) is a separate discussion.</w:t>
      </w:r>
    </w:p>
    <w:p w14:paraId="50950B8D" w14:textId="3B55B778" w:rsidR="009E2F16" w:rsidRPr="0015359D" w:rsidRDefault="009E2F16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C174C7" w:rsidRPr="0015359D">
        <w:t>Rank-common and layer-common model with payload scalable design is considered.</w:t>
      </w:r>
    </w:p>
    <w:p w14:paraId="536F4D85" w14:textId="3899F7A3" w:rsidR="00AE321A" w:rsidRPr="0015359D" w:rsidRDefault="00AE321A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E17019" w:rsidRPr="0015359D">
        <w:t>The above does not mean support of both SQ and VQ.</w:t>
      </w:r>
    </w:p>
    <w:p w14:paraId="06AEB886" w14:textId="581FED03" w:rsidR="004617D1" w:rsidRPr="0015359D" w:rsidRDefault="004617D1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N</w:t>
      </w:r>
      <w:r w:rsidR="007F3E55" w:rsidRPr="0015359D">
        <w:t>ote:</w:t>
      </w:r>
      <w:r w:rsidR="00D30998" w:rsidRPr="0015359D">
        <w:t xml:space="preserve"> </w:t>
      </w:r>
      <w:r w:rsidR="00140C19" w:rsidRPr="0015359D">
        <w:t>T</w:t>
      </w:r>
      <w:r w:rsidR="007F3E55" w:rsidRPr="0015359D">
        <w:t>he number of parameters combinations</w:t>
      </w:r>
      <w:r w:rsidR="00F57806" w:rsidRPr="0015359D">
        <w:t xml:space="preserve"> </w:t>
      </w:r>
      <w:r w:rsidR="00321B47" w:rsidRPr="0015359D">
        <w:t>configurations</w:t>
      </w:r>
      <w:r w:rsidR="00D06613" w:rsidRPr="0015359D">
        <w:t xml:space="preserve"> (</w:t>
      </w:r>
      <w:r w:rsidR="005D1192" w:rsidRPr="0015359D">
        <w:t>Y</w:t>
      </w:r>
      <w:r w:rsidR="00D06613" w:rsidRPr="0015359D">
        <w:t>)</w:t>
      </w:r>
      <w:r w:rsidR="007F3E55" w:rsidRPr="0015359D">
        <w:t xml:space="preserve"> does not exceed </w:t>
      </w:r>
      <w:r w:rsidR="0010169A" w:rsidRPr="0015359D">
        <w:t>8</w:t>
      </w:r>
      <w:r w:rsidR="002226AA" w:rsidRPr="0015359D">
        <w:t>.</w:t>
      </w:r>
    </w:p>
    <w:p w14:paraId="7CD812EA" w14:textId="77777777" w:rsidR="00A54E19" w:rsidRDefault="00A54E19" w:rsidP="00BD6A81">
      <w:pPr>
        <w:pStyle w:val="ListParagraph"/>
        <w:spacing w:after="160" w:line="278" w:lineRule="auto"/>
        <w:ind w:leftChars="0" w:left="720"/>
        <w:contextualSpacing/>
        <w:rPr>
          <w:b/>
          <w:bCs/>
          <w:i/>
          <w:iCs/>
          <w:sz w:val="28"/>
          <w:szCs w:val="36"/>
        </w:rPr>
      </w:pPr>
    </w:p>
    <w:p w14:paraId="3A705073" w14:textId="4CFD4509" w:rsidR="00912CB4" w:rsidRPr="008260BB" w:rsidRDefault="0015359D" w:rsidP="00912CB4">
      <w:pPr>
        <w:pStyle w:val="3GPPNormalText"/>
      </w:pPr>
      <w:r w:rsidRPr="0015359D">
        <w:rPr>
          <w:highlight w:val="green"/>
        </w:rPr>
        <w:t>Agreement:</w:t>
      </w:r>
    </w:p>
    <w:p w14:paraId="01CB18BC" w14:textId="77777777" w:rsidR="00912CB4" w:rsidRPr="0015359D" w:rsidRDefault="00912CB4" w:rsidP="00912CB4">
      <w:pPr>
        <w:spacing w:after="160" w:line="278" w:lineRule="auto"/>
      </w:pPr>
      <w:r w:rsidRPr="0015359D">
        <w:t xml:space="preserve">For payload parameter combinations (PC), consider followings </w:t>
      </w:r>
    </w:p>
    <w:p w14:paraId="3C3E5BC9" w14:textId="04F30E3D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lastRenderedPageBreak/>
        <w:t xml:space="preserve">Support </w:t>
      </w:r>
      <w:r w:rsidR="005D1192" w:rsidRPr="0015359D">
        <w:t>Y</w:t>
      </w:r>
      <w:r w:rsidRPr="0015359D">
        <w:t xml:space="preserve"> </w:t>
      </w:r>
      <w:r w:rsidR="006F54F1" w:rsidRPr="0015359D">
        <w:t xml:space="preserve">configurable </w:t>
      </w:r>
      <w:r w:rsidRPr="0015359D">
        <w:t xml:space="preserve">PCs (across layers and ranks) as below, where X_n, Xn_31, Xn_32, Xn_33, Xn_41, Xn_42, Xn_43, Xn_44 represent </w:t>
      </w:r>
      <w:r w:rsidR="006D5A89" w:rsidRPr="0015359D">
        <w:t>a</w:t>
      </w:r>
      <w:r w:rsidR="001C3145" w:rsidRPr="0015359D">
        <w:t xml:space="preserve"> </w:t>
      </w:r>
      <w:r w:rsidR="00E17F3B" w:rsidRPr="0015359D">
        <w:t xml:space="preserve">pair </w:t>
      </w:r>
      <w:r w:rsidR="001C3145" w:rsidRPr="0015359D">
        <w:t xml:space="preserve">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or</w:t>
      </w:r>
      <w:r w:rsidR="00E17F3B" w:rsidRPr="0015359D">
        <w:t xml:space="preserve"> a triplet of</w:t>
      </w:r>
      <w:r w:rsidR="001C3145" w:rsidRPr="0015359D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 </w:t>
      </w:r>
      <w:r w:rsidRPr="0015359D">
        <w:t xml:space="preserve">chosen from the per-layer PC pool.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766"/>
        <w:gridCol w:w="791"/>
        <w:gridCol w:w="1143"/>
        <w:gridCol w:w="2520"/>
        <w:gridCol w:w="2298"/>
      </w:tblGrid>
      <w:tr w:rsidR="0015359D" w:rsidRPr="0015359D" w14:paraId="3B2BA66B" w14:textId="77777777" w:rsidTr="00CE0669">
        <w:tc>
          <w:tcPr>
            <w:tcW w:w="766" w:type="dxa"/>
          </w:tcPr>
          <w:p w14:paraId="3F53F80D" w14:textId="77777777" w:rsidR="00912CB4" w:rsidRPr="0015359D" w:rsidRDefault="00912CB4" w:rsidP="00CE0669"/>
        </w:tc>
        <w:tc>
          <w:tcPr>
            <w:tcW w:w="791" w:type="dxa"/>
          </w:tcPr>
          <w:p w14:paraId="135FCFE2" w14:textId="77777777" w:rsidR="00912CB4" w:rsidRPr="0015359D" w:rsidRDefault="00912CB4" w:rsidP="00CE0669">
            <w:r w:rsidRPr="0015359D">
              <w:t>Rank1</w:t>
            </w:r>
          </w:p>
        </w:tc>
        <w:tc>
          <w:tcPr>
            <w:tcW w:w="1143" w:type="dxa"/>
          </w:tcPr>
          <w:p w14:paraId="5DB6DDAD" w14:textId="77777777" w:rsidR="00912CB4" w:rsidRPr="0015359D" w:rsidRDefault="00912CB4" w:rsidP="00CE0669">
            <w:r w:rsidRPr="0015359D">
              <w:t>Rank2</w:t>
            </w:r>
          </w:p>
        </w:tc>
        <w:tc>
          <w:tcPr>
            <w:tcW w:w="2520" w:type="dxa"/>
          </w:tcPr>
          <w:p w14:paraId="4B63281D" w14:textId="77777777" w:rsidR="00912CB4" w:rsidRPr="0015359D" w:rsidRDefault="00912CB4" w:rsidP="00CE0669">
            <w:r w:rsidRPr="0015359D">
              <w:t>Rank3</w:t>
            </w:r>
          </w:p>
        </w:tc>
        <w:tc>
          <w:tcPr>
            <w:tcW w:w="2298" w:type="dxa"/>
          </w:tcPr>
          <w:p w14:paraId="3606BA73" w14:textId="77777777" w:rsidR="00912CB4" w:rsidRPr="0015359D" w:rsidRDefault="00912CB4" w:rsidP="00CE0669">
            <w:r w:rsidRPr="0015359D">
              <w:t>Rank4</w:t>
            </w:r>
          </w:p>
        </w:tc>
      </w:tr>
      <w:tr w:rsidR="0015359D" w:rsidRPr="0015359D" w14:paraId="3713A413" w14:textId="77777777" w:rsidTr="00CE0669">
        <w:tc>
          <w:tcPr>
            <w:tcW w:w="766" w:type="dxa"/>
          </w:tcPr>
          <w:p w14:paraId="149C2C24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C1</w:t>
            </w:r>
          </w:p>
        </w:tc>
        <w:tc>
          <w:tcPr>
            <w:tcW w:w="791" w:type="dxa"/>
          </w:tcPr>
          <w:p w14:paraId="46562FAE" w14:textId="77777777" w:rsidR="00912CB4" w:rsidRPr="0015359D" w:rsidRDefault="00912CB4" w:rsidP="00CE0669">
            <w:r w:rsidRPr="0015359D">
              <w:t>X1</w:t>
            </w:r>
          </w:p>
        </w:tc>
        <w:tc>
          <w:tcPr>
            <w:tcW w:w="1143" w:type="dxa"/>
          </w:tcPr>
          <w:p w14:paraId="736FEE70" w14:textId="77777777" w:rsidR="00912CB4" w:rsidRPr="0015359D" w:rsidRDefault="00912CB4" w:rsidP="00CE0669">
            <w:r w:rsidRPr="0015359D">
              <w:t>X1, X1</w:t>
            </w:r>
          </w:p>
        </w:tc>
        <w:tc>
          <w:tcPr>
            <w:tcW w:w="2520" w:type="dxa"/>
          </w:tcPr>
          <w:p w14:paraId="281B42CA" w14:textId="77777777" w:rsidR="00912CB4" w:rsidRPr="0015359D" w:rsidRDefault="00912CB4" w:rsidP="00CE0669">
            <w:r w:rsidRPr="0015359D">
              <w:t>X1_31, X1_32, X1_33</w:t>
            </w:r>
          </w:p>
        </w:tc>
        <w:tc>
          <w:tcPr>
            <w:tcW w:w="2298" w:type="dxa"/>
          </w:tcPr>
          <w:p w14:paraId="38DDFBDA" w14:textId="77777777" w:rsidR="00912CB4" w:rsidRPr="0015359D" w:rsidRDefault="00912CB4" w:rsidP="00CE0669">
            <w:r w:rsidRPr="0015359D">
              <w:t>X1_41, X1_42, X1_43, X1_44</w:t>
            </w:r>
          </w:p>
        </w:tc>
      </w:tr>
      <w:tr w:rsidR="0015359D" w:rsidRPr="0015359D" w14:paraId="5B700C39" w14:textId="77777777" w:rsidTr="00CE0669">
        <w:tc>
          <w:tcPr>
            <w:tcW w:w="766" w:type="dxa"/>
          </w:tcPr>
          <w:p w14:paraId="078A4A7E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C2</w:t>
            </w:r>
          </w:p>
        </w:tc>
        <w:tc>
          <w:tcPr>
            <w:tcW w:w="791" w:type="dxa"/>
          </w:tcPr>
          <w:p w14:paraId="5F58723A" w14:textId="77777777" w:rsidR="00912CB4" w:rsidRPr="0015359D" w:rsidRDefault="00912CB4" w:rsidP="00CE0669">
            <w:r w:rsidRPr="0015359D">
              <w:t>X2</w:t>
            </w:r>
          </w:p>
        </w:tc>
        <w:tc>
          <w:tcPr>
            <w:tcW w:w="1143" w:type="dxa"/>
          </w:tcPr>
          <w:p w14:paraId="5F230C96" w14:textId="77777777" w:rsidR="00912CB4" w:rsidRPr="0015359D" w:rsidRDefault="00912CB4" w:rsidP="00CE0669">
            <w:r w:rsidRPr="0015359D">
              <w:t>X2, X2</w:t>
            </w:r>
          </w:p>
        </w:tc>
        <w:tc>
          <w:tcPr>
            <w:tcW w:w="2520" w:type="dxa"/>
          </w:tcPr>
          <w:p w14:paraId="5EA6B773" w14:textId="77777777" w:rsidR="00912CB4" w:rsidRPr="0015359D" w:rsidRDefault="00912CB4" w:rsidP="00CE0669">
            <w:r w:rsidRPr="0015359D">
              <w:t>X2_31, X2_32, X2_33</w:t>
            </w:r>
          </w:p>
        </w:tc>
        <w:tc>
          <w:tcPr>
            <w:tcW w:w="2298" w:type="dxa"/>
          </w:tcPr>
          <w:p w14:paraId="3CD89244" w14:textId="77777777" w:rsidR="00912CB4" w:rsidRPr="0015359D" w:rsidRDefault="00912CB4" w:rsidP="00CE0669">
            <w:r w:rsidRPr="0015359D">
              <w:t>X2_41, X2_42, X2_43, X2_44</w:t>
            </w:r>
          </w:p>
        </w:tc>
      </w:tr>
      <w:tr w:rsidR="0015359D" w:rsidRPr="0015359D" w14:paraId="43464915" w14:textId="77777777" w:rsidTr="00CE0669">
        <w:tc>
          <w:tcPr>
            <w:tcW w:w="766" w:type="dxa"/>
          </w:tcPr>
          <w:p w14:paraId="7491D885" w14:textId="77777777" w:rsidR="00912CB4" w:rsidRPr="0015359D" w:rsidRDefault="00912CB4" w:rsidP="00CE0669">
            <w:r w:rsidRPr="0015359D">
              <w:t>…</w:t>
            </w:r>
          </w:p>
        </w:tc>
        <w:tc>
          <w:tcPr>
            <w:tcW w:w="791" w:type="dxa"/>
          </w:tcPr>
          <w:p w14:paraId="1A2C6326" w14:textId="77777777" w:rsidR="00912CB4" w:rsidRPr="0015359D" w:rsidRDefault="00912CB4" w:rsidP="00CE0669"/>
        </w:tc>
        <w:tc>
          <w:tcPr>
            <w:tcW w:w="1143" w:type="dxa"/>
          </w:tcPr>
          <w:p w14:paraId="33E473F5" w14:textId="77777777" w:rsidR="00912CB4" w:rsidRPr="0015359D" w:rsidRDefault="00912CB4" w:rsidP="00CE0669"/>
        </w:tc>
        <w:tc>
          <w:tcPr>
            <w:tcW w:w="2520" w:type="dxa"/>
          </w:tcPr>
          <w:p w14:paraId="5E415EF6" w14:textId="77777777" w:rsidR="00912CB4" w:rsidRPr="0015359D" w:rsidRDefault="00912CB4" w:rsidP="00CE0669"/>
        </w:tc>
        <w:tc>
          <w:tcPr>
            <w:tcW w:w="2298" w:type="dxa"/>
          </w:tcPr>
          <w:p w14:paraId="0CE4DEDC" w14:textId="77777777" w:rsidR="00912CB4" w:rsidRPr="0015359D" w:rsidRDefault="00912CB4" w:rsidP="00CE0669"/>
        </w:tc>
      </w:tr>
    </w:tbl>
    <w:p w14:paraId="7A6E7614" w14:textId="77777777" w:rsidR="00912CB4" w:rsidRPr="0015359D" w:rsidRDefault="00912CB4" w:rsidP="0018292E">
      <w:pPr>
        <w:spacing w:after="160" w:line="278" w:lineRule="auto"/>
      </w:pPr>
    </w:p>
    <w:p w14:paraId="7AB4DA1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1 and rank 2, layer-common and rank-common payload is supported.</w:t>
      </w:r>
    </w:p>
    <w:p w14:paraId="071FBC3D" w14:textId="4EC75780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3, consider alternatives of {Xn_31, Xn_32, Xn_33} = {a, a, a}, {a, a, b}, {a, b, b} for potential down</w:t>
      </w:r>
      <w:r w:rsidR="00CC2568" w:rsidRPr="0015359D">
        <w:t xml:space="preserve"> </w:t>
      </w:r>
      <w:r w:rsidRPr="0015359D">
        <w:t>s</w:t>
      </w:r>
      <w:r w:rsidR="00CC2568" w:rsidRPr="0015359D">
        <w:t>e</w:t>
      </w:r>
      <w:r w:rsidRPr="0015359D">
        <w:t>lection.</w:t>
      </w:r>
    </w:p>
    <w:p w14:paraId="67852AD4" w14:textId="53B83F61" w:rsidR="00912CB4" w:rsidRPr="0015359D" w:rsidRDefault="00912CB4" w:rsidP="00995B29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4, consider alternatives of {Xn_41, Xn_42, Xn_43, Xn_44} = {a, a, a, a}, {a, a, b, b}, {a, b, b, c}, {a, a, b, c} or {a, b, c, c}</w:t>
      </w:r>
      <w:r w:rsidR="00995B29" w:rsidRPr="0015359D">
        <w:t xml:space="preserve"> for potential down selection.</w:t>
      </w:r>
    </w:p>
    <w:p w14:paraId="7AC8E97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The table is for discussion purpose, how to configure the PCs (across layers and ranks) is a separate discussion.</w:t>
      </w:r>
    </w:p>
    <w:p w14:paraId="08B1945D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a, b values in rank3 can be different from that in rank 4.</w:t>
      </w:r>
    </w:p>
    <w:p w14:paraId="5B1C0A13" w14:textId="77777777" w:rsidR="00912CB4" w:rsidRDefault="00912CB4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i/>
          <w:iCs/>
          <w:sz w:val="28"/>
          <w:szCs w:val="36"/>
        </w:rPr>
      </w:pPr>
    </w:p>
    <w:p w14:paraId="1EFD6675" w14:textId="5873A66D" w:rsidR="00ED715A" w:rsidRDefault="00ED715A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sz w:val="22"/>
          <w:szCs w:val="28"/>
        </w:rPr>
      </w:pPr>
      <w:r w:rsidRPr="00ED715A">
        <w:rPr>
          <w:b/>
          <w:bCs/>
          <w:sz w:val="22"/>
          <w:szCs w:val="28"/>
        </w:rPr>
        <w:t>R1-2508023</w:t>
      </w:r>
      <w:r w:rsidR="00580B37">
        <w:rPr>
          <w:b/>
          <w:bCs/>
          <w:sz w:val="22"/>
          <w:szCs w:val="28"/>
        </w:rPr>
        <w:tab/>
      </w:r>
      <w:r w:rsidR="00580B37">
        <w:rPr>
          <w:rFonts w:ascii="Times New Roman" w:eastAsia="DengXian" w:hAnsi="Times New Roman"/>
          <w:b/>
          <w:bCs/>
          <w:lang w:eastAsia="zh-CN"/>
        </w:rPr>
        <w:t>F</w:t>
      </w:r>
      <w:r w:rsidR="00580B37" w:rsidRPr="000240E9">
        <w:rPr>
          <w:rFonts w:ascii="Times New Roman" w:eastAsia="DengXian" w:hAnsi="Times New Roman"/>
          <w:b/>
          <w:bCs/>
          <w:lang w:eastAsia="zh-CN"/>
        </w:rPr>
        <w:t xml:space="preserve">L summary </w:t>
      </w:r>
      <w:r w:rsidR="00580B37">
        <w:rPr>
          <w:rFonts w:ascii="Times New Roman" w:eastAsia="DengXian" w:hAnsi="Times New Roman"/>
          <w:b/>
          <w:bCs/>
          <w:lang w:eastAsia="zh-CN"/>
        </w:rPr>
        <w:t>3</w:t>
      </w:r>
      <w:r w:rsidR="00580B37" w:rsidRPr="000240E9">
        <w:rPr>
          <w:rFonts w:ascii="Times New Roman" w:eastAsia="DengXian" w:hAnsi="Times New Roman"/>
          <w:b/>
          <w:bCs/>
          <w:lang w:eastAsia="zh-CN"/>
        </w:rPr>
        <w:t xml:space="preserve"> on AIML inference related aspects</w:t>
      </w:r>
      <w:r w:rsidR="00580B37">
        <w:rPr>
          <w:rFonts w:ascii="Times New Roman" w:eastAsia="DengXian" w:hAnsi="Times New Roman"/>
          <w:b/>
          <w:bCs/>
          <w:lang w:eastAsia="zh-CN"/>
        </w:rPr>
        <w:tab/>
      </w:r>
      <w:r w:rsidR="00580B37">
        <w:rPr>
          <w:rFonts w:ascii="Times New Roman" w:eastAsia="DengXian" w:hAnsi="Times New Roman"/>
          <w:b/>
          <w:bCs/>
          <w:lang w:eastAsia="zh-CN"/>
        </w:rPr>
        <w:tab/>
      </w:r>
      <w:r w:rsidR="00580B37" w:rsidRPr="00C208CE">
        <w:rPr>
          <w:rFonts w:ascii="Times New Roman" w:eastAsia="DengXian" w:hAnsi="Times New Roman"/>
          <w:b/>
          <w:bCs/>
          <w:lang w:eastAsia="zh-CN"/>
        </w:rPr>
        <w:t>Moderator (Qualcomm)</w:t>
      </w:r>
    </w:p>
    <w:p w14:paraId="547CF602" w14:textId="77777777" w:rsidR="00ED715A" w:rsidRDefault="00ED715A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sz w:val="22"/>
          <w:szCs w:val="28"/>
        </w:rPr>
      </w:pPr>
    </w:p>
    <w:p w14:paraId="210BF724" w14:textId="42DC0FCE" w:rsidR="00CB717D" w:rsidRPr="00276502" w:rsidRDefault="00CB717D" w:rsidP="0092321B">
      <w:pPr>
        <w:spacing w:after="160" w:line="278" w:lineRule="auto"/>
        <w:rPr>
          <w:sz w:val="22"/>
          <w:szCs w:val="28"/>
        </w:rPr>
      </w:pPr>
      <w:r w:rsidRPr="00276502">
        <w:rPr>
          <w:sz w:val="22"/>
          <w:szCs w:val="28"/>
          <w:highlight w:val="green"/>
        </w:rPr>
        <w:t>Agreement:</w:t>
      </w:r>
    </w:p>
    <w:p w14:paraId="531415D5" w14:textId="492B669A" w:rsidR="0092321B" w:rsidRPr="00276502" w:rsidRDefault="0092321B" w:rsidP="0092321B">
      <w:pPr>
        <w:spacing w:after="160" w:line="278" w:lineRule="auto"/>
      </w:pPr>
      <w:r w:rsidRPr="00276502">
        <w:t>Consider following for evaluation:</w:t>
      </w:r>
    </w:p>
    <w:p w14:paraId="44965C8D" w14:textId="18BC6F0F" w:rsidR="0092321B" w:rsidRPr="00276502" w:rsidRDefault="0092321B" w:rsidP="0092321B">
      <w:pPr>
        <w:pStyle w:val="ListParagraph"/>
        <w:numPr>
          <w:ilvl w:val="0"/>
          <w:numId w:val="40"/>
        </w:numPr>
        <w:spacing w:after="160" w:line="278" w:lineRule="auto"/>
        <w:ind w:leftChars="0"/>
        <w:contextualSpacing/>
      </w:pPr>
      <w:r w:rsidRPr="00276502">
        <w:t xml:space="preserve">For down-selection of per-layer pairs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276502">
        <w:t xml:space="preserve"> or a triplets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276502">
        <w:t xml:space="preserve"> , </w:t>
      </w:r>
      <w:r w:rsidRPr="00276502">
        <w:rPr>
          <w:strike/>
          <w:color w:val="FF0000"/>
        </w:rPr>
        <w:t>average</w:t>
      </w:r>
      <w:r w:rsidRPr="00276502">
        <w:t xml:space="preserve"> SGCS </w:t>
      </w:r>
      <w:r w:rsidRPr="00276502">
        <w:rPr>
          <w:strike/>
          <w:color w:val="FF0000"/>
        </w:rPr>
        <w:t>across</w:t>
      </w:r>
      <w:r w:rsidRPr="00276502">
        <w:t xml:space="preserve"> </w:t>
      </w:r>
      <w:r w:rsidR="00357288" w:rsidRPr="00276502">
        <w:rPr>
          <w:color w:val="FF0000"/>
        </w:rPr>
        <w:t>per</w:t>
      </w:r>
      <w:r w:rsidR="00357288" w:rsidRPr="00276502">
        <w:t xml:space="preserve"> </w:t>
      </w:r>
      <w:r w:rsidRPr="00276502">
        <w:t>layer can be considered as performance metric.</w:t>
      </w:r>
    </w:p>
    <w:p w14:paraId="576974B3" w14:textId="77777777" w:rsidR="0092321B" w:rsidRPr="00276502" w:rsidRDefault="0092321B" w:rsidP="0092321B">
      <w:pPr>
        <w:pStyle w:val="ListParagraph"/>
        <w:numPr>
          <w:ilvl w:val="0"/>
          <w:numId w:val="40"/>
        </w:numPr>
        <w:spacing w:after="160" w:line="278" w:lineRule="auto"/>
        <w:ind w:leftChars="0"/>
        <w:contextualSpacing/>
      </w:pPr>
      <w:r w:rsidRPr="00276502">
        <w:t>For down-selection of the rank-specific and layer-specific patterns (e.g., {Xn_31, Xn_32, Xn_33} and {Xn_41, Xn_42, Xn_43, Xn_44}), spectral efficiency or throughput should be considered.</w:t>
      </w:r>
    </w:p>
    <w:p w14:paraId="189AB4C8" w14:textId="2B0D93EB" w:rsidR="006E738E" w:rsidRPr="00276502" w:rsidRDefault="00B906A6" w:rsidP="006E738E">
      <w:pPr>
        <w:pStyle w:val="3GPPNormalText"/>
      </w:pPr>
      <w:r w:rsidRPr="00276502">
        <w:rPr>
          <w:highlight w:val="green"/>
        </w:rPr>
        <w:t>Agreement</w:t>
      </w:r>
      <w:r w:rsidR="006E738E" w:rsidRPr="00276502">
        <w:rPr>
          <w:highlight w:val="green"/>
        </w:rPr>
        <w:t>:</w:t>
      </w:r>
      <w:r w:rsidR="006E738E" w:rsidRPr="00276502">
        <w:t xml:space="preserve"> </w:t>
      </w:r>
    </w:p>
    <w:p w14:paraId="02162005" w14:textId="322A66A6" w:rsidR="006E738E" w:rsidRPr="00276502" w:rsidRDefault="006E738E" w:rsidP="006E738E">
      <w:r w:rsidRPr="00276502">
        <w:t>For CSI feedback via two-sided AIML models, reuse legacy CSI reporting framework</w:t>
      </w:r>
    </w:p>
    <w:p w14:paraId="25D71E9C" w14:textId="77777777" w:rsidR="006E738E" w:rsidRPr="00276502" w:rsidRDefault="006E738E" w:rsidP="006E738E">
      <w:pPr>
        <w:pStyle w:val="ListParagraph"/>
        <w:numPr>
          <w:ilvl w:val="0"/>
          <w:numId w:val="41"/>
        </w:numPr>
        <w:suppressAutoHyphens/>
        <w:spacing w:after="180"/>
        <w:ind w:leftChars="0"/>
        <w:contextualSpacing/>
        <w:jc w:val="both"/>
      </w:pPr>
      <w:r w:rsidRPr="00276502">
        <w:t>Support CSI report based on periodic, semi-persistent and aperiodic CSI-RS resources with legacy measurement resource configurations.</w:t>
      </w:r>
    </w:p>
    <w:p w14:paraId="48BE0264" w14:textId="77777777" w:rsidR="006E738E" w:rsidRPr="00276502" w:rsidRDefault="006E738E" w:rsidP="006E738E">
      <w:pPr>
        <w:pStyle w:val="ListParagraph"/>
        <w:numPr>
          <w:ilvl w:val="0"/>
          <w:numId w:val="41"/>
        </w:numPr>
        <w:suppressAutoHyphens/>
        <w:spacing w:after="180"/>
        <w:ind w:leftChars="0"/>
        <w:contextualSpacing/>
        <w:jc w:val="both"/>
      </w:pPr>
      <w:r w:rsidRPr="00276502">
        <w:t>Support aperiodic report and semi-persistent CSI report on PUSCH and reuse legacy triggering mechanism.</w:t>
      </w:r>
    </w:p>
    <w:p w14:paraId="267C713E" w14:textId="77777777" w:rsidR="00276502" w:rsidRPr="00ED715A" w:rsidRDefault="00276502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sz w:val="22"/>
          <w:szCs w:val="28"/>
        </w:rPr>
      </w:pPr>
    </w:p>
    <w:p w14:paraId="5887D73D" w14:textId="77777777" w:rsidR="003266C6" w:rsidRPr="005A5C87" w:rsidRDefault="003266C6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  <w:t>ASUSTeK</w:t>
      </w:r>
    </w:p>
    <w:p w14:paraId="52B93199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0643020" w14:textId="77777777" w:rsidR="004E0B02" w:rsidRDefault="004E0B02" w:rsidP="000373D0">
      <w:pPr>
        <w:rPr>
          <w:rFonts w:eastAsia="DengXian"/>
          <w:i/>
          <w:iCs/>
          <w:lang w:eastAsia="zh-CN"/>
        </w:rPr>
      </w:pPr>
    </w:p>
    <w:p w14:paraId="1D6B60A0" w14:textId="56AC87F9" w:rsidR="004E0B02" w:rsidRPr="008B30E0" w:rsidRDefault="004E0B02" w:rsidP="000373D0">
      <w:pPr>
        <w:rPr>
          <w:rFonts w:eastAsia="DengXian"/>
          <w:b/>
          <w:bCs/>
          <w:lang w:eastAsia="zh-CN"/>
        </w:rPr>
      </w:pPr>
      <w:r w:rsidRPr="008B30E0">
        <w:rPr>
          <w:rFonts w:eastAsia="DengXian"/>
          <w:b/>
          <w:bCs/>
          <w:lang w:eastAsia="zh-CN"/>
        </w:rPr>
        <w:t>R1-2508028</w:t>
      </w:r>
      <w:r w:rsidR="007A4EE7">
        <w:rPr>
          <w:rFonts w:eastAsia="DengXian"/>
          <w:b/>
          <w:bCs/>
          <w:lang w:eastAsia="zh-CN"/>
        </w:rPr>
        <w:tab/>
      </w:r>
      <w:r w:rsidR="007A4EE7" w:rsidRPr="007A4EE7">
        <w:rPr>
          <w:rFonts w:eastAsia="DengXian"/>
          <w:b/>
          <w:bCs/>
          <w:lang w:eastAsia="zh-CN"/>
        </w:rPr>
        <w:t>FL summary#1 for other aspects of CSI compression</w:t>
      </w:r>
      <w:r w:rsidR="001C249A">
        <w:rPr>
          <w:rFonts w:eastAsia="DengXian"/>
          <w:b/>
          <w:bCs/>
          <w:lang w:eastAsia="zh-CN"/>
        </w:rPr>
        <w:tab/>
      </w:r>
      <w:r w:rsidR="001C249A" w:rsidRPr="001C249A">
        <w:rPr>
          <w:rFonts w:eastAsia="DengXian"/>
          <w:b/>
          <w:bCs/>
          <w:lang w:eastAsia="zh-CN"/>
        </w:rPr>
        <w:t>Moderator (Huawei)</w:t>
      </w:r>
    </w:p>
    <w:p w14:paraId="064FC4FE" w14:textId="77777777" w:rsidR="008B30E0" w:rsidRDefault="008B30E0" w:rsidP="000373D0">
      <w:pPr>
        <w:rPr>
          <w:rFonts w:eastAsia="DengXian"/>
          <w:lang w:eastAsia="zh-CN"/>
        </w:rPr>
      </w:pPr>
    </w:p>
    <w:p w14:paraId="194BD926" w14:textId="28463588" w:rsidR="008B30E0" w:rsidRDefault="008574F9" w:rsidP="000373D0">
      <w:pPr>
        <w:rPr>
          <w:rFonts w:eastAsia="DengXian"/>
          <w:lang w:eastAsia="zh-CN"/>
        </w:rPr>
      </w:pPr>
      <w:r w:rsidRPr="008574F9">
        <w:rPr>
          <w:rFonts w:eastAsia="DengXian"/>
          <w:highlight w:val="green"/>
          <w:lang w:eastAsia="zh-CN"/>
        </w:rPr>
        <w:t>Agreement:</w:t>
      </w:r>
    </w:p>
    <w:p w14:paraId="2BE0BAB2" w14:textId="64CAC579" w:rsidR="008B30E0" w:rsidRPr="008574F9" w:rsidRDefault="008B30E0" w:rsidP="008B30E0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8574F9">
        <w:rPr>
          <w:lang w:eastAsia="zh-CN"/>
        </w:rPr>
        <w:t xml:space="preserve">For NW side data collection with higher layer reporting, for further study of Option 1 (scalar </w:t>
      </w:r>
      <w:r w:rsidR="0084248B" w:rsidRPr="008574F9">
        <w:rPr>
          <w:lang w:eastAsia="zh-CN"/>
        </w:rPr>
        <w:t>quantization</w:t>
      </w:r>
      <w:r w:rsidRPr="008574F9">
        <w:rPr>
          <w:lang w:eastAsia="zh-CN"/>
        </w:rPr>
        <w:t>), consider the following definition</w:t>
      </w:r>
      <w:r w:rsidR="004B1C69" w:rsidRPr="008574F9">
        <w:rPr>
          <w:lang w:eastAsia="zh-CN"/>
        </w:rPr>
        <w:t xml:space="preserve"> for evaluation</w:t>
      </w:r>
      <w:r w:rsidRPr="008574F9">
        <w:rPr>
          <w:lang w:eastAsia="zh-CN"/>
        </w:rPr>
        <w:t>:</w:t>
      </w:r>
    </w:p>
    <w:p w14:paraId="752908FA" w14:textId="1B324BCF" w:rsidR="005176E9" w:rsidRPr="008574F9" w:rsidRDefault="008B30E0" w:rsidP="00E12BD4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b/>
          <w:lang w:eastAsia="zh-CN"/>
        </w:rPr>
        <w:t>Content</w:t>
      </w:r>
      <w:r w:rsidRPr="008574F9">
        <w:rPr>
          <w:lang w:eastAsia="zh-CN"/>
        </w:rPr>
        <w:t>: for a number of S</w:t>
      </w:r>
      <w:r w:rsidR="00A6248F" w:rsidRPr="008574F9">
        <w:rPr>
          <w:lang w:eastAsia="zh-CN"/>
        </w:rPr>
        <w:t>=1</w:t>
      </w:r>
      <w:r w:rsidRPr="008574F9">
        <w:rPr>
          <w:lang w:eastAsia="zh-CN"/>
        </w:rPr>
        <w:t xml:space="preserve"> </w:t>
      </w:r>
      <w:r w:rsidR="00B348AC" w:rsidRPr="008574F9">
        <w:rPr>
          <w:lang w:eastAsia="zh-CN"/>
        </w:rPr>
        <w:t xml:space="preserve">(as baseline) </w:t>
      </w:r>
      <w:r w:rsidRPr="008574F9">
        <w:rPr>
          <w:lang w:eastAsia="zh-CN"/>
        </w:rPr>
        <w:t>Target CSI samples each with the dimensions of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ports, 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subbands,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 for precoding matrix, and real+imaginary (or amplitude+phase) parts, which has overall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>*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>*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complex elements, and any complex element has a real (or amplitude) part of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and an imaginary (or phase) part of </w:t>
      </w:r>
      <w:r w:rsidRPr="008574F9">
        <w:rPr>
          <w:i/>
          <w:lang w:eastAsia="zh-CN"/>
        </w:rPr>
        <w:t>x2</w:t>
      </w:r>
      <w:r w:rsidRPr="008574F9">
        <w:rPr>
          <w:lang w:eastAsia="zh-CN"/>
        </w:rPr>
        <w:t>.</w:t>
      </w:r>
    </w:p>
    <w:p w14:paraId="78240A0B" w14:textId="2AC37D1C" w:rsidR="008B30E0" w:rsidRPr="008574F9" w:rsidRDefault="00195053" w:rsidP="008B30E0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Note</w:t>
      </w:r>
      <w:r w:rsidR="00C75DE1" w:rsidRPr="008574F9">
        <w:rPr>
          <w:rFonts w:eastAsiaTheme="minorEastAsia"/>
          <w:bCs/>
          <w:iCs/>
          <w:lang w:eastAsia="zh-CN"/>
        </w:rPr>
        <w:t xml:space="preserve">: Companies to report </w:t>
      </w:r>
      <w:r w:rsidR="008B30E0" w:rsidRPr="008574F9">
        <w:rPr>
          <w:rFonts w:eastAsiaTheme="minorEastAsia"/>
          <w:bCs/>
          <w:iCs/>
          <w:lang w:eastAsia="zh-CN"/>
        </w:rPr>
        <w:t>whether  real value and imaginary 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 xml:space="preserve">, or </w:t>
      </w:r>
      <w:r w:rsidR="008B30E0" w:rsidRPr="008574F9">
        <w:rPr>
          <w:lang w:eastAsia="zh-CN"/>
        </w:rPr>
        <w:t xml:space="preserve">amplitude </w:t>
      </w:r>
      <w:r w:rsidR="008B30E0" w:rsidRPr="008574F9">
        <w:rPr>
          <w:rFonts w:eastAsiaTheme="minorEastAsia"/>
          <w:bCs/>
          <w:iCs/>
          <w:lang w:eastAsia="zh-CN"/>
        </w:rPr>
        <w:t xml:space="preserve">value and </w:t>
      </w:r>
      <w:r w:rsidR="008B30E0" w:rsidRPr="008574F9">
        <w:rPr>
          <w:lang w:eastAsia="zh-CN"/>
        </w:rPr>
        <w:t xml:space="preserve">phase </w:t>
      </w:r>
      <w:r w:rsidR="008B30E0" w:rsidRPr="008574F9">
        <w:rPr>
          <w:rFonts w:eastAsiaTheme="minorEastAsia"/>
          <w:bCs/>
          <w:iCs/>
          <w:lang w:eastAsia="zh-CN"/>
        </w:rPr>
        <w:t>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>.</w:t>
      </w:r>
    </w:p>
    <w:p w14:paraId="7F209C12" w14:textId="70FE26E9" w:rsidR="008B30E0" w:rsidRPr="008574F9" w:rsidRDefault="008B30E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 w:hint="eastAsia"/>
          <w:b/>
          <w:bCs/>
          <w:iCs/>
          <w:lang w:eastAsia="zh-CN"/>
        </w:rPr>
        <w:t>F</w:t>
      </w:r>
      <w:r w:rsidRPr="008574F9">
        <w:rPr>
          <w:rFonts w:eastAsiaTheme="minorEastAsia"/>
          <w:b/>
          <w:bCs/>
          <w:iCs/>
          <w:lang w:eastAsia="zh-CN"/>
        </w:rPr>
        <w:t>ormat</w:t>
      </w:r>
      <w:r w:rsidRPr="008574F9">
        <w:rPr>
          <w:rFonts w:eastAsiaTheme="minorEastAsia"/>
          <w:bCs/>
          <w:iCs/>
          <w:lang w:eastAsia="zh-CN"/>
        </w:rPr>
        <w:t xml:space="preserve">: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</w:t>
      </w:r>
      <w:r w:rsidRPr="008574F9">
        <w:rPr>
          <w:rFonts w:eastAsiaTheme="minorEastAsia"/>
          <w:bCs/>
          <w:iCs/>
          <w:lang w:eastAsia="zh-CN"/>
        </w:rPr>
        <w:t xml:space="preserve">is quantized to k1 bits within range of </w:t>
      </w:r>
      <w:r w:rsidRPr="008574F9">
        <w:rPr>
          <w:lang w:eastAsia="zh-CN"/>
        </w:rPr>
        <w:t>[T1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T1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],</w:t>
      </w:r>
      <w:r w:rsidRPr="008574F9">
        <w:rPr>
          <w:rFonts w:eastAsiaTheme="minorEastAsia"/>
          <w:bCs/>
          <w:iCs/>
          <w:lang w:eastAsia="zh-CN"/>
        </w:rPr>
        <w:t xml:space="preserve"> and </w:t>
      </w:r>
      <w:r w:rsidRPr="008574F9">
        <w:rPr>
          <w:i/>
          <w:lang w:eastAsia="zh-CN"/>
        </w:rPr>
        <w:t>x2</w:t>
      </w:r>
      <w:r w:rsidRPr="008574F9">
        <w:rPr>
          <w:rFonts w:eastAsiaTheme="minorEastAsia"/>
          <w:bCs/>
          <w:iCs/>
          <w:lang w:eastAsia="zh-CN"/>
        </w:rPr>
        <w:t xml:space="preserve"> is quantized to k2 bits within range of </w:t>
      </w:r>
      <w:r w:rsidRPr="008574F9">
        <w:rPr>
          <w:lang w:eastAsia="zh-CN"/>
        </w:rPr>
        <w:t>[T2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T2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].</w:t>
      </w:r>
      <w:r w:rsidRPr="008574F9">
        <w:rPr>
          <w:rFonts w:eastAsiaTheme="minorEastAsia"/>
          <w:bCs/>
          <w:iCs/>
          <w:lang w:eastAsia="zh-CN"/>
        </w:rPr>
        <w:t xml:space="preserve"> E.g., for Scalar8, k1=8 bits for quantizing the real part, and k2=8 bits for quantizing the imaginary part.</w:t>
      </w:r>
      <w:r w:rsidR="0026596F" w:rsidRPr="008574F9">
        <w:rPr>
          <w:rFonts w:eastAsiaTheme="minorEastAsia"/>
          <w:bCs/>
          <w:iCs/>
          <w:lang w:eastAsia="zh-CN"/>
        </w:rPr>
        <w:t xml:space="preserve"> Uniform quantization is assumed.</w:t>
      </w:r>
    </w:p>
    <w:p w14:paraId="19AB283D" w14:textId="0BDF258F" w:rsidR="00C75DE1" w:rsidRPr="008574F9" w:rsidRDefault="00C75DE1" w:rsidP="00C75DE1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 xml:space="preserve">Note: Companies to report </w:t>
      </w:r>
      <w:r w:rsidR="00EE6003" w:rsidRPr="008574F9">
        <w:rPr>
          <w:rFonts w:eastAsiaTheme="minorEastAsia"/>
          <w:bCs/>
          <w:iCs/>
          <w:lang w:eastAsia="zh-CN"/>
        </w:rPr>
        <w:t>whether/</w:t>
      </w:r>
      <w:r w:rsidRPr="008574F9">
        <w:rPr>
          <w:rFonts w:eastAsiaTheme="minorEastAsia"/>
          <w:bCs/>
          <w:iCs/>
          <w:lang w:eastAsia="zh-CN"/>
        </w:rPr>
        <w:t>how the normalization is performed, and whether it is normalized within or across</w:t>
      </w:r>
      <w:r w:rsidRPr="008574F9">
        <w:rPr>
          <w:lang w:eastAsia="zh-CN"/>
        </w:rPr>
        <w:t xml:space="preserve">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ports/</w:t>
      </w:r>
      <w:r w:rsidRPr="008574F9">
        <w:rPr>
          <w:rFonts w:hint="eastAsia"/>
          <w:lang w:eastAsia="zh-CN"/>
        </w:rPr>
        <w:t xml:space="preserve"> 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subbands/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layers/ real and imaginary (or amplitude and phase) parts.</w:t>
      </w:r>
    </w:p>
    <w:p w14:paraId="45A12ED6" w14:textId="2D2B63B9" w:rsidR="008B30E0" w:rsidRPr="008574F9" w:rsidRDefault="00B4161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F</w:t>
      </w:r>
      <w:r w:rsidR="008B30E0" w:rsidRPr="008574F9">
        <w:rPr>
          <w:rFonts w:eastAsiaTheme="minorEastAsia"/>
          <w:bCs/>
          <w:iCs/>
          <w:lang w:eastAsia="zh-CN"/>
        </w:rPr>
        <w:t>ixed parameter values of k1/k2/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 xml:space="preserve"> across</w:t>
      </w:r>
      <w:r w:rsidR="008B30E0" w:rsidRPr="008574F9">
        <w:rPr>
          <w:lang w:eastAsia="zh-CN"/>
        </w:rPr>
        <w:t xml:space="preserve"> complex elements,</w:t>
      </w:r>
      <w:r w:rsidR="008B30E0" w:rsidRPr="008574F9">
        <w:rPr>
          <w:rFonts w:eastAsiaTheme="minorEastAsia"/>
          <w:bCs/>
          <w:iCs/>
          <w:lang w:eastAsia="zh-CN"/>
        </w:rPr>
        <w:t xml:space="preserve"> as a baseline for evaluations. Companies to report the values.</w:t>
      </w:r>
    </w:p>
    <w:p w14:paraId="3E7616AA" w14:textId="5CB5F0F9" w:rsidR="00CB272B" w:rsidRPr="008574F9" w:rsidRDefault="00B348AC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="Malgun Gothic"/>
          <w:bCs/>
          <w:iCs/>
        </w:rPr>
        <w:t xml:space="preserve">Note: It is up to company to </w:t>
      </w:r>
      <w:r w:rsidR="00CA72A3" w:rsidRPr="008574F9">
        <w:rPr>
          <w:rFonts w:eastAsia="Malgun Gothic"/>
          <w:bCs/>
          <w:iCs/>
        </w:rPr>
        <w:t>use</w:t>
      </w:r>
      <w:r w:rsidRPr="008574F9">
        <w:rPr>
          <w:rFonts w:eastAsia="Malgun Gothic"/>
          <w:bCs/>
          <w:iCs/>
        </w:rPr>
        <w:t xml:space="preserve"> </w:t>
      </w:r>
      <w:r w:rsidR="002F7797" w:rsidRPr="008574F9">
        <w:rPr>
          <w:rFonts w:eastAsia="Malgun Gothic"/>
          <w:bCs/>
          <w:iCs/>
        </w:rPr>
        <w:t xml:space="preserve">number of samples </w:t>
      </w:r>
      <w:r w:rsidR="00CA72A3" w:rsidRPr="008574F9">
        <w:rPr>
          <w:rFonts w:eastAsia="Malgun Gothic"/>
          <w:bCs/>
          <w:iCs/>
        </w:rPr>
        <w:t xml:space="preserve">S&gt;1 in their </w:t>
      </w:r>
      <w:r w:rsidR="00CC1D06" w:rsidRPr="008574F9">
        <w:rPr>
          <w:rFonts w:eastAsia="Malgun Gothic"/>
          <w:bCs/>
          <w:iCs/>
        </w:rPr>
        <w:t>evaluations</w:t>
      </w:r>
      <w:r w:rsidR="00CA72A3" w:rsidRPr="008574F9">
        <w:rPr>
          <w:rFonts w:eastAsia="Malgun Gothic"/>
          <w:bCs/>
          <w:iCs/>
        </w:rPr>
        <w:t xml:space="preserve">. In this case, </w:t>
      </w:r>
      <w:r w:rsidR="00CC1D06" w:rsidRPr="008574F9">
        <w:rPr>
          <w:rFonts w:eastAsia="Malgun Gothic"/>
          <w:bCs/>
          <w:iCs/>
        </w:rPr>
        <w:t xml:space="preserve">companies need to provide </w:t>
      </w:r>
      <w:r w:rsidR="007D17B8" w:rsidRPr="008574F9">
        <w:rPr>
          <w:rFonts w:eastAsia="Malgun Gothic"/>
          <w:bCs/>
          <w:iCs/>
        </w:rPr>
        <w:t xml:space="preserve">information </w:t>
      </w:r>
      <w:r w:rsidR="00CC1D06" w:rsidRPr="008574F9">
        <w:rPr>
          <w:rFonts w:eastAsia="Malgun Gothic"/>
          <w:bCs/>
          <w:iCs/>
        </w:rPr>
        <w:t xml:space="preserve">how S </w:t>
      </w:r>
      <w:r w:rsidR="007D17B8" w:rsidRPr="008574F9">
        <w:rPr>
          <w:rFonts w:eastAsia="Malgun Gothic"/>
          <w:bCs/>
          <w:iCs/>
        </w:rPr>
        <w:t>samples are quantized</w:t>
      </w:r>
      <w:r w:rsidR="00CC1D06" w:rsidRPr="008574F9">
        <w:rPr>
          <w:rFonts w:eastAsia="Malgun Gothic"/>
          <w:bCs/>
          <w:iCs/>
        </w:rPr>
        <w:t xml:space="preserve"> in their </w:t>
      </w:r>
      <w:r w:rsidR="007D17B8" w:rsidRPr="008574F9">
        <w:rPr>
          <w:rFonts w:eastAsia="Malgun Gothic"/>
          <w:bCs/>
          <w:iCs/>
        </w:rPr>
        <w:t>evaluation</w:t>
      </w:r>
      <w:r w:rsidR="00CC1D06" w:rsidRPr="008574F9">
        <w:rPr>
          <w:rFonts w:eastAsia="Malgun Gothic"/>
          <w:bCs/>
          <w:iCs/>
        </w:rPr>
        <w:t>.</w:t>
      </w:r>
    </w:p>
    <w:p w14:paraId="71D3C7CE" w14:textId="77777777" w:rsidR="008B30E0" w:rsidRPr="001B4F0D" w:rsidRDefault="008B30E0" w:rsidP="000373D0">
      <w:pPr>
        <w:rPr>
          <w:rFonts w:eastAsia="DengXian"/>
          <w:b/>
          <w:bCs/>
          <w:lang w:eastAsia="zh-CN"/>
        </w:rPr>
      </w:pPr>
    </w:p>
    <w:p w14:paraId="25B0A309" w14:textId="4A566255" w:rsidR="000373D0" w:rsidRPr="001B4F0D" w:rsidRDefault="00193AF4" w:rsidP="000373D0">
      <w:pPr>
        <w:rPr>
          <w:rFonts w:ascii="Times New Roman" w:eastAsia="DengXian" w:hAnsi="Times New Roman"/>
          <w:b/>
          <w:bCs/>
          <w:lang w:eastAsia="zh-CN"/>
        </w:rPr>
      </w:pPr>
      <w:r w:rsidRPr="001B4F0D">
        <w:rPr>
          <w:rFonts w:ascii="Times New Roman" w:eastAsia="DengXian" w:hAnsi="Times New Roman"/>
          <w:b/>
          <w:bCs/>
          <w:lang w:eastAsia="zh-CN"/>
        </w:rPr>
        <w:t>R1-25080</w:t>
      </w:r>
      <w:r w:rsidR="001237A3" w:rsidRPr="001B4F0D">
        <w:rPr>
          <w:rFonts w:ascii="Times New Roman" w:eastAsia="DengXian" w:hAnsi="Times New Roman"/>
          <w:b/>
          <w:bCs/>
          <w:lang w:eastAsia="zh-CN"/>
        </w:rPr>
        <w:t>30</w:t>
      </w:r>
      <w:r w:rsidR="001C249A">
        <w:rPr>
          <w:rFonts w:ascii="Times New Roman" w:eastAsia="DengXian" w:hAnsi="Times New Roman"/>
          <w:b/>
          <w:bCs/>
          <w:lang w:eastAsia="zh-CN"/>
        </w:rPr>
        <w:tab/>
      </w:r>
      <w:r w:rsidR="001C249A" w:rsidRPr="007A4EE7">
        <w:rPr>
          <w:rFonts w:eastAsia="DengXian"/>
          <w:b/>
          <w:bCs/>
          <w:lang w:eastAsia="zh-CN"/>
        </w:rPr>
        <w:t>FL summary#</w:t>
      </w:r>
      <w:r w:rsidR="005C26CE">
        <w:rPr>
          <w:rFonts w:eastAsia="DengXian"/>
          <w:b/>
          <w:bCs/>
          <w:lang w:eastAsia="zh-CN"/>
        </w:rPr>
        <w:t>3</w:t>
      </w:r>
      <w:r w:rsidR="001C249A" w:rsidRPr="007A4EE7">
        <w:rPr>
          <w:rFonts w:eastAsia="DengXian"/>
          <w:b/>
          <w:bCs/>
          <w:lang w:eastAsia="zh-CN"/>
        </w:rPr>
        <w:t xml:space="preserve"> for other aspects of CSI compression</w:t>
      </w:r>
      <w:r w:rsidR="001C249A">
        <w:rPr>
          <w:rFonts w:eastAsia="DengXian"/>
          <w:b/>
          <w:bCs/>
          <w:lang w:eastAsia="zh-CN"/>
        </w:rPr>
        <w:tab/>
      </w:r>
      <w:r w:rsidR="001C249A" w:rsidRPr="001C249A">
        <w:rPr>
          <w:rFonts w:eastAsia="DengXian"/>
          <w:b/>
          <w:bCs/>
          <w:lang w:eastAsia="zh-CN"/>
        </w:rPr>
        <w:t>Moderator (Huawei)</w:t>
      </w:r>
    </w:p>
    <w:p w14:paraId="53DBF415" w14:textId="77777777" w:rsidR="001237A3" w:rsidRDefault="001237A3" w:rsidP="000373D0">
      <w:pPr>
        <w:rPr>
          <w:rFonts w:ascii="Times New Roman" w:eastAsia="DengXian" w:hAnsi="Times New Roman"/>
          <w:lang w:eastAsia="zh-CN"/>
        </w:rPr>
      </w:pPr>
    </w:p>
    <w:p w14:paraId="0A012039" w14:textId="77777777" w:rsidR="004577DD" w:rsidRDefault="004577DD" w:rsidP="004577DD">
      <w:pPr>
        <w:rPr>
          <w:lang w:eastAsia="zh-CN"/>
        </w:rPr>
      </w:pPr>
    </w:p>
    <w:p w14:paraId="683DED64" w14:textId="09551CA5" w:rsidR="004577DD" w:rsidRPr="00D438F7" w:rsidRDefault="00834529" w:rsidP="004577DD">
      <w:pPr>
        <w:pStyle w:val="3GPPNormalText"/>
        <w:rPr>
          <w:b/>
        </w:rPr>
      </w:pPr>
      <w:r w:rsidRPr="00D438F7">
        <w:rPr>
          <w:b/>
          <w:highlight w:val="green"/>
        </w:rPr>
        <w:t>Agreement:</w:t>
      </w:r>
    </w:p>
    <w:p w14:paraId="2AC9087F" w14:textId="77777777" w:rsidR="004577DD" w:rsidRPr="00D438F7" w:rsidRDefault="004577DD" w:rsidP="004577DD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D438F7">
        <w:rPr>
          <w:lang w:eastAsia="zh-CN"/>
        </w:rPr>
        <w:t>For NW side data collection with higher layer reporting, regarding Option 4 (eType II like codebook with new parameter), further study the following candidate enhanced parameter values with potential down selection.</w:t>
      </w:r>
    </w:p>
    <w:p w14:paraId="7D57AA94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lang w:eastAsia="zh-CN"/>
        </w:rPr>
        <w:t>L= 4/6/12/16/(N1*N2), pv=0.6/0.75/1, Beta = 0.5/0.8/1. Reference amplitude = 4bits/6bits, differential amplitude = 3bits/4bits, and phase = 4bits/6bits</w:t>
      </w:r>
    </w:p>
    <w:p w14:paraId="2737E3AE" w14:textId="77777777" w:rsidR="004577DD" w:rsidRPr="00D438F7" w:rsidRDefault="004577DD" w:rsidP="004577DD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C</w:t>
      </w:r>
      <w:r w:rsidRPr="00D438F7">
        <w:rPr>
          <w:rFonts w:eastAsiaTheme="minorEastAsia"/>
          <w:bCs/>
          <w:iCs/>
          <w:lang w:eastAsia="zh-CN"/>
        </w:rPr>
        <w:t xml:space="preserve">ompany to report the quantization step for </w:t>
      </w:r>
      <w:r w:rsidRPr="00D438F7">
        <w:rPr>
          <w:lang w:eastAsia="zh-CN"/>
        </w:rPr>
        <w:t>reference amplitude for 6bits.</w:t>
      </w:r>
    </w:p>
    <w:p w14:paraId="2626640D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N</w:t>
      </w:r>
      <w:r w:rsidRPr="00D438F7">
        <w:rPr>
          <w:rFonts w:eastAsiaTheme="minorEastAsia"/>
          <w:bCs/>
          <w:iCs/>
          <w:lang w:eastAsia="zh-CN"/>
        </w:rPr>
        <w:t>o restriction to the total number of non-zero coefficients for a specific rank.</w:t>
      </w:r>
    </w:p>
    <w:p w14:paraId="0889B416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O</w:t>
      </w:r>
      <w:r w:rsidRPr="00D438F7">
        <w:rPr>
          <w:rFonts w:eastAsiaTheme="minorEastAsia"/>
          <w:bCs/>
          <w:iCs/>
          <w:lang w:eastAsia="zh-CN"/>
        </w:rPr>
        <w:t>ther combinations can be considered and reported by companies.</w:t>
      </w:r>
    </w:p>
    <w:p w14:paraId="54518741" w14:textId="77777777" w:rsidR="001A42E7" w:rsidRDefault="001A42E7" w:rsidP="001A42E7">
      <w:pPr>
        <w:suppressAutoHyphens/>
        <w:snapToGrid w:val="0"/>
        <w:spacing w:after="120"/>
        <w:jc w:val="both"/>
        <w:rPr>
          <w:rFonts w:eastAsia="Malgun Gothic"/>
          <w:bCs/>
          <w:iCs/>
          <w:sz w:val="24"/>
          <w:szCs w:val="32"/>
        </w:rPr>
      </w:pPr>
    </w:p>
    <w:p w14:paraId="3FFB8E7E" w14:textId="77777777" w:rsidR="00F32412" w:rsidRDefault="00F32412" w:rsidP="00F32412">
      <w:pPr>
        <w:rPr>
          <w:lang w:eastAsia="zh-CN"/>
        </w:rPr>
      </w:pPr>
    </w:p>
    <w:p w14:paraId="3096603A" w14:textId="21437D57" w:rsidR="00F32412" w:rsidRPr="00D438F7" w:rsidRDefault="0092091F" w:rsidP="00F32412">
      <w:pPr>
        <w:pStyle w:val="3GPPNormalText"/>
        <w:rPr>
          <w:b/>
        </w:rPr>
      </w:pPr>
      <w:r w:rsidRPr="00D438F7">
        <w:rPr>
          <w:b/>
          <w:highlight w:val="green"/>
        </w:rPr>
        <w:t>Agreement</w:t>
      </w:r>
      <w:r w:rsidR="00F32412" w:rsidRPr="00D438F7">
        <w:rPr>
          <w:b/>
          <w:highlight w:val="green"/>
        </w:rPr>
        <w:t>:</w:t>
      </w:r>
      <w:r w:rsidR="00F32412" w:rsidRPr="00D438F7">
        <w:rPr>
          <w:b/>
        </w:rPr>
        <w:t xml:space="preserve"> </w:t>
      </w:r>
    </w:p>
    <w:p w14:paraId="13F64C7E" w14:textId="77777777" w:rsidR="00F32412" w:rsidRPr="002723FC" w:rsidRDefault="00F32412" w:rsidP="00F32412">
      <w:pPr>
        <w:rPr>
          <w:lang w:eastAsia="zh-CN"/>
        </w:rPr>
      </w:pPr>
      <w:r w:rsidRPr="002723FC">
        <w:rPr>
          <w:lang w:eastAsia="zh-CN"/>
        </w:rPr>
        <w:t>For the study of NW side data collection with higher layer reporting, following evaluation assumptions are considered:</w:t>
      </w:r>
    </w:p>
    <w:p w14:paraId="6AE132D2" w14:textId="77777777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val="de-DE" w:eastAsia="zh-CN"/>
        </w:rPr>
      </w:pPr>
      <w:r w:rsidRPr="002723FC">
        <w:rPr>
          <w:lang w:val="de-DE" w:eastAsia="zh-CN"/>
        </w:rPr>
        <w:t>Benchmark#1: FP32 (k1=k2=32 bits)</w:t>
      </w:r>
    </w:p>
    <w:p w14:paraId="5C679334" w14:textId="77777777" w:rsidR="00F32412" w:rsidRPr="009E73DE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lang w:eastAsia="zh-CN"/>
        </w:rPr>
        <w:t>Benchmark#2: legacy eType II with PC6 (for layer 1/2/3/4), PC8(for layer 1/2)</w:t>
      </w:r>
    </w:p>
    <w:p w14:paraId="0C8727E8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9E73DE">
        <w:rPr>
          <w:rFonts w:hint="eastAsia"/>
          <w:lang w:eastAsia="zh-CN"/>
        </w:rPr>
        <w:t>C</w:t>
      </w:r>
      <w:r w:rsidRPr="009E73DE">
        <w:rPr>
          <w:lang w:eastAsia="zh-CN"/>
        </w:rPr>
        <w:t xml:space="preserve">SI </w:t>
      </w:r>
      <w:r w:rsidRPr="00075C72">
        <w:rPr>
          <w:lang w:eastAsia="zh-CN"/>
        </w:rPr>
        <w:t>payload size: at least consider large CSI payload Z ≥ 230 bits per layer, optionally consider low/medium CSI payload size X/Y per layer.</w:t>
      </w:r>
    </w:p>
    <w:p w14:paraId="3812A5FB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lang w:eastAsia="zh-CN"/>
        </w:rPr>
        <w:t>Tx port: 32, 64, or 128 up to companies.</w:t>
      </w:r>
    </w:p>
    <w:p w14:paraId="3E765896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lang w:eastAsia="zh-CN"/>
        </w:rPr>
        <w:t>Subband number: 13, or 19 up to companies.</w:t>
      </w:r>
    </w:p>
    <w:p w14:paraId="5D315A7E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rFonts w:hint="eastAsia"/>
          <w:lang w:eastAsia="zh-CN"/>
        </w:rPr>
        <w:t>P</w:t>
      </w:r>
      <w:r w:rsidRPr="00075C72">
        <w:rPr>
          <w:lang w:eastAsia="zh-CN"/>
        </w:rPr>
        <w:t>erformance metric:</w:t>
      </w:r>
    </w:p>
    <w:p w14:paraId="4969721C" w14:textId="77777777" w:rsidR="00F32412" w:rsidRPr="00075C72" w:rsidRDefault="00F32412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075C72">
        <w:rPr>
          <w:rFonts w:hint="eastAsia"/>
          <w:lang w:eastAsia="zh-CN"/>
        </w:rPr>
        <w:t>M</w:t>
      </w:r>
      <w:r w:rsidRPr="00075C72">
        <w:rPr>
          <w:lang w:eastAsia="zh-CN"/>
        </w:rPr>
        <w:t xml:space="preserve">etric#1: SGCS for specific layer(s) between </w:t>
      </w:r>
      <w:r w:rsidRPr="00075C72">
        <w:rPr>
          <w:rFonts w:eastAsiaTheme="minorEastAsia"/>
          <w:lang w:eastAsia="zh-CN"/>
        </w:rPr>
        <w:t xml:space="preserve">Target CSI of </w:t>
      </w:r>
      <w:r w:rsidRPr="00075C72">
        <w:rPr>
          <w:lang w:eastAsia="zh-CN"/>
        </w:rPr>
        <w:t>FP32 and recovery CSI, for a model trained with quantized Target CSI with a specific quantization option.</w:t>
      </w:r>
    </w:p>
    <w:p w14:paraId="6D4B69F2" w14:textId="77777777" w:rsidR="00F32412" w:rsidRPr="00D5316A" w:rsidRDefault="00F32412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075C72">
        <w:rPr>
          <w:rFonts w:hint="eastAsia"/>
          <w:lang w:eastAsia="zh-CN"/>
        </w:rPr>
        <w:t>M</w:t>
      </w:r>
      <w:r w:rsidRPr="00075C72">
        <w:rPr>
          <w:lang w:eastAsia="zh-CN"/>
        </w:rPr>
        <w:t xml:space="preserve">etric#2: SGCS for specific layer(s) </w:t>
      </w:r>
      <w:r w:rsidRPr="00075C72">
        <w:rPr>
          <w:rFonts w:eastAsiaTheme="minorEastAsia"/>
          <w:lang w:eastAsia="zh-CN"/>
        </w:rPr>
        <w:t xml:space="preserve">between the Target CSI of FP32 with its quantized version subject to a specific </w:t>
      </w:r>
      <w:r w:rsidRPr="00D5316A">
        <w:rPr>
          <w:rFonts w:eastAsiaTheme="minorEastAsia"/>
          <w:lang w:eastAsia="zh-CN"/>
        </w:rPr>
        <w:t>quantization solution</w:t>
      </w:r>
    </w:p>
    <w:p w14:paraId="012C5796" w14:textId="25CD6C60" w:rsidR="00F32412" w:rsidRPr="00D5316A" w:rsidRDefault="00B55637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D5316A">
        <w:rPr>
          <w:lang w:eastAsia="zh-CN"/>
        </w:rPr>
        <w:t>Overhead</w:t>
      </w:r>
      <w:r w:rsidR="00166290" w:rsidRPr="00D5316A">
        <w:rPr>
          <w:lang w:eastAsia="zh-CN"/>
        </w:rPr>
        <w:t xml:space="preserve"> per sample</w:t>
      </w:r>
      <w:r w:rsidRPr="00D5316A">
        <w:rPr>
          <w:lang w:eastAsia="zh-CN"/>
        </w:rPr>
        <w:t xml:space="preserve"> and</w:t>
      </w:r>
      <w:r w:rsidR="00A17727" w:rsidRPr="00D5316A">
        <w:rPr>
          <w:lang w:eastAsia="zh-CN"/>
        </w:rPr>
        <w:t xml:space="preserve"> per layer</w:t>
      </w:r>
      <w:r w:rsidRPr="00D5316A">
        <w:rPr>
          <w:lang w:eastAsia="zh-CN"/>
        </w:rPr>
        <w:t xml:space="preserve"> </w:t>
      </w:r>
      <w:r w:rsidR="00F32412" w:rsidRPr="00D5316A">
        <w:rPr>
          <w:lang w:eastAsia="zh-CN"/>
        </w:rPr>
        <w:t xml:space="preserve">SGCS results are reported </w:t>
      </w:r>
      <w:r w:rsidR="00F32412" w:rsidRPr="00D5316A">
        <w:rPr>
          <w:strike/>
          <w:lang w:eastAsia="zh-CN"/>
        </w:rPr>
        <w:t>per layer</w:t>
      </w:r>
    </w:p>
    <w:p w14:paraId="425650E3" w14:textId="2B8A977D" w:rsidR="00F32412" w:rsidRPr="00D5316A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D5316A">
        <w:rPr>
          <w:lang w:eastAsia="zh-CN"/>
        </w:rPr>
        <w:t xml:space="preserve">Note: </w:t>
      </w:r>
      <w:r w:rsidR="00A50443" w:rsidRPr="00D5316A">
        <w:rPr>
          <w:lang w:eastAsia="zh-CN"/>
        </w:rPr>
        <w:t>C</w:t>
      </w:r>
      <w:r w:rsidRPr="00D5316A">
        <w:rPr>
          <w:lang w:eastAsia="zh-CN"/>
        </w:rPr>
        <w:t xml:space="preserve">omplexity should be </w:t>
      </w:r>
      <w:r w:rsidR="00FE4FEA" w:rsidRPr="00D5316A">
        <w:rPr>
          <w:lang w:eastAsia="zh-CN"/>
        </w:rPr>
        <w:t>analysed</w:t>
      </w:r>
      <w:r w:rsidR="00434769" w:rsidRPr="00D5316A">
        <w:rPr>
          <w:lang w:eastAsia="zh-CN"/>
        </w:rPr>
        <w:t>.</w:t>
      </w:r>
      <w:r w:rsidRPr="00D5316A">
        <w:rPr>
          <w:lang w:eastAsia="zh-CN"/>
        </w:rPr>
        <w:t xml:space="preserve"> </w:t>
      </w:r>
    </w:p>
    <w:p w14:paraId="0469DF23" w14:textId="2A585784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rFonts w:hint="eastAsia"/>
          <w:lang w:eastAsia="zh-CN"/>
        </w:rPr>
        <w:t>F</w:t>
      </w:r>
      <w:r w:rsidRPr="002723FC">
        <w:rPr>
          <w:lang w:eastAsia="zh-CN"/>
        </w:rPr>
        <w:t>or Option 1, consider k1</w:t>
      </w:r>
      <w:r w:rsidRPr="0092091F">
        <w:rPr>
          <w:lang w:eastAsia="zh-CN"/>
        </w:rPr>
        <w:t xml:space="preserve">+k2=4, 6 </w:t>
      </w:r>
      <w:r w:rsidR="0092091F" w:rsidRPr="0092091F">
        <w:rPr>
          <w:lang w:eastAsia="zh-CN"/>
        </w:rPr>
        <w:t xml:space="preserve">,7, </w:t>
      </w:r>
      <w:r w:rsidRPr="0092091F">
        <w:rPr>
          <w:lang w:eastAsia="zh-CN"/>
        </w:rPr>
        <w:t>8, 16, 32</w:t>
      </w:r>
    </w:p>
    <w:p w14:paraId="6CA1E23B" w14:textId="77777777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rFonts w:hint="eastAsia"/>
          <w:lang w:eastAsia="zh-CN"/>
        </w:rPr>
        <w:t>O</w:t>
      </w:r>
      <w:r w:rsidRPr="002723FC">
        <w:rPr>
          <w:lang w:eastAsia="zh-CN"/>
        </w:rPr>
        <w:t>ther assumptions follow R18 study EVM</w:t>
      </w:r>
    </w:p>
    <w:p w14:paraId="1881EE8B" w14:textId="77777777" w:rsidR="001237A3" w:rsidRDefault="001237A3" w:rsidP="000373D0">
      <w:pPr>
        <w:rPr>
          <w:rFonts w:ascii="Times New Roman" w:eastAsia="DengXian" w:hAnsi="Times New Roman"/>
          <w:lang w:eastAsia="zh-CN"/>
        </w:rPr>
      </w:pPr>
    </w:p>
    <w:p w14:paraId="5FB947C5" w14:textId="77777777" w:rsidR="007565A7" w:rsidRDefault="007565A7" w:rsidP="000373D0">
      <w:pPr>
        <w:rPr>
          <w:rFonts w:ascii="Times New Roman" w:eastAsia="DengXian" w:hAnsi="Times New Roman"/>
          <w:lang w:eastAsia="zh-CN"/>
        </w:rPr>
      </w:pPr>
    </w:p>
    <w:p w14:paraId="30647399" w14:textId="36F727E7" w:rsidR="007565A7" w:rsidRPr="009A3178" w:rsidRDefault="007565A7" w:rsidP="000373D0">
      <w:pPr>
        <w:rPr>
          <w:rFonts w:ascii="Times New Roman" w:eastAsia="DengXian" w:hAnsi="Times New Roman"/>
          <w:b/>
          <w:bCs/>
          <w:lang w:eastAsia="zh-CN"/>
        </w:rPr>
      </w:pPr>
      <w:r w:rsidRPr="009A3178">
        <w:rPr>
          <w:rFonts w:ascii="Times New Roman" w:eastAsia="DengXian" w:hAnsi="Times New Roman"/>
          <w:b/>
          <w:bCs/>
          <w:lang w:eastAsia="zh-CN"/>
        </w:rPr>
        <w:t>R1-250</w:t>
      </w:r>
      <w:r w:rsidR="009A3178" w:rsidRPr="009A3178">
        <w:rPr>
          <w:rFonts w:ascii="Times New Roman" w:eastAsia="DengXian" w:hAnsi="Times New Roman"/>
          <w:b/>
          <w:bCs/>
          <w:lang w:eastAsia="zh-CN"/>
        </w:rPr>
        <w:t>8031</w:t>
      </w:r>
      <w:r w:rsidR="005C26CE">
        <w:rPr>
          <w:rFonts w:ascii="Times New Roman" w:eastAsia="DengXian" w:hAnsi="Times New Roman"/>
          <w:b/>
          <w:bCs/>
          <w:lang w:eastAsia="zh-CN"/>
        </w:rPr>
        <w:tab/>
      </w:r>
      <w:r w:rsidR="005C26CE" w:rsidRPr="007A4EE7">
        <w:rPr>
          <w:rFonts w:eastAsia="DengXian"/>
          <w:b/>
          <w:bCs/>
          <w:lang w:eastAsia="zh-CN"/>
        </w:rPr>
        <w:t>FL summary#</w:t>
      </w:r>
      <w:r w:rsidR="003B42C2">
        <w:rPr>
          <w:rFonts w:eastAsia="DengXian"/>
          <w:b/>
          <w:bCs/>
          <w:lang w:eastAsia="zh-CN"/>
        </w:rPr>
        <w:t>4</w:t>
      </w:r>
      <w:r w:rsidR="005C26CE" w:rsidRPr="007A4EE7">
        <w:rPr>
          <w:rFonts w:eastAsia="DengXian"/>
          <w:b/>
          <w:bCs/>
          <w:lang w:eastAsia="zh-CN"/>
        </w:rPr>
        <w:t xml:space="preserve"> for other aspects of CSI compression</w:t>
      </w:r>
      <w:r w:rsidR="005C26CE">
        <w:rPr>
          <w:rFonts w:eastAsia="DengXian"/>
          <w:b/>
          <w:bCs/>
          <w:lang w:eastAsia="zh-CN"/>
        </w:rPr>
        <w:tab/>
      </w:r>
      <w:r w:rsidR="005C26CE" w:rsidRPr="001C249A">
        <w:rPr>
          <w:rFonts w:eastAsia="DengXian"/>
          <w:b/>
          <w:bCs/>
          <w:lang w:eastAsia="zh-CN"/>
        </w:rPr>
        <w:t>Moderator (Huawei)</w:t>
      </w:r>
    </w:p>
    <w:p w14:paraId="0B1E5291" w14:textId="77777777" w:rsidR="009A3178" w:rsidRDefault="009A3178" w:rsidP="000373D0">
      <w:pPr>
        <w:rPr>
          <w:rFonts w:ascii="Times New Roman" w:eastAsia="DengXian" w:hAnsi="Times New Roman"/>
          <w:lang w:eastAsia="zh-CN"/>
        </w:rPr>
      </w:pPr>
    </w:p>
    <w:p w14:paraId="2CAC56E0" w14:textId="5B359F99" w:rsidR="001B12AF" w:rsidRPr="0073142F" w:rsidRDefault="000553D3" w:rsidP="001B12AF">
      <w:pPr>
        <w:pStyle w:val="3GPPNormalText"/>
        <w:rPr>
          <w:sz w:val="24"/>
          <w:szCs w:val="28"/>
        </w:rPr>
      </w:pPr>
      <w:r w:rsidRPr="0073142F">
        <w:rPr>
          <w:bCs/>
          <w:sz w:val="24"/>
          <w:szCs w:val="28"/>
          <w:highlight w:val="green"/>
        </w:rPr>
        <w:t>Agreement</w:t>
      </w:r>
      <w:r w:rsidR="001B12AF" w:rsidRPr="0073142F">
        <w:rPr>
          <w:sz w:val="24"/>
          <w:szCs w:val="28"/>
        </w:rPr>
        <w:t xml:space="preserve"> </w:t>
      </w:r>
    </w:p>
    <w:p w14:paraId="6A8D9EDF" w14:textId="77777777" w:rsidR="001B12AF" w:rsidRPr="0073142F" w:rsidRDefault="001B12AF" w:rsidP="001B12AF">
      <w:pPr>
        <w:tabs>
          <w:tab w:val="left" w:pos="576"/>
        </w:tabs>
        <w:overflowPunct w:val="0"/>
        <w:textAlignment w:val="baseline"/>
        <w:rPr>
          <w:lang w:eastAsia="zh-CN"/>
        </w:rPr>
      </w:pPr>
      <w:r w:rsidRPr="0073142F">
        <w:rPr>
          <w:lang w:eastAsia="zh-CN"/>
        </w:rPr>
        <w:t xml:space="preserve">For CPU counting of UE side data collection, </w:t>
      </w:r>
    </w:p>
    <w:p w14:paraId="5614C680" w14:textId="77777777" w:rsidR="001B12AF" w:rsidRPr="0073142F" w:rsidRDefault="001B12AF" w:rsidP="001B12AF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ko-KR"/>
        </w:rPr>
      </w:pPr>
      <w:r w:rsidRPr="0073142F">
        <w:rPr>
          <w:rFonts w:eastAsia="DengXian"/>
          <w:iCs/>
          <w:lang w:eastAsia="ko-KR"/>
        </w:rPr>
        <w:t>O</w:t>
      </w:r>
      <w:r w:rsidRPr="0073142F">
        <w:rPr>
          <w:rFonts w:eastAsia="DengXian"/>
          <w:iCs/>
          <w:vertAlign w:val="subscript"/>
          <w:lang w:eastAsia="ko-KR"/>
        </w:rPr>
        <w:t>CPU</w:t>
      </w:r>
      <w:r w:rsidRPr="0073142F">
        <w:rPr>
          <w:rFonts w:eastAsia="DengXian"/>
          <w:iCs/>
          <w:lang w:eastAsia="ko-KR"/>
        </w:rPr>
        <w:t>=1</w:t>
      </w:r>
    </w:p>
    <w:p w14:paraId="760FEF25" w14:textId="1B10E0FB" w:rsidR="001B12AF" w:rsidRPr="0073142F" w:rsidRDefault="00E56FF9" w:rsidP="001B12AF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73142F">
        <w:rPr>
          <w:lang w:eastAsia="zh-CN"/>
        </w:rPr>
        <w:t xml:space="preserve">FFS: </w:t>
      </w:r>
      <w:r w:rsidR="001B12AF" w:rsidRPr="0073142F">
        <w:rPr>
          <w:lang w:eastAsia="zh-CN"/>
        </w:rPr>
        <w:t>The CPU occupancy</w:t>
      </w:r>
      <w:r w:rsidR="000553D3" w:rsidRPr="0073142F">
        <w:rPr>
          <w:lang w:eastAsia="zh-CN"/>
        </w:rPr>
        <w:t xml:space="preserve"> duration</w:t>
      </w:r>
      <w:r w:rsidR="001B12AF" w:rsidRPr="0073142F">
        <w:rPr>
          <w:lang w:eastAsia="zh-CN"/>
        </w:rPr>
        <w:t xml:space="preserve"> </w:t>
      </w:r>
    </w:p>
    <w:p w14:paraId="5B42257F" w14:textId="77777777" w:rsidR="00B542EA" w:rsidRPr="009674F1" w:rsidRDefault="00B542EA" w:rsidP="00E56FF9">
      <w:pPr>
        <w:pStyle w:val="ListParagraph"/>
        <w:suppressAutoHyphens/>
        <w:snapToGrid w:val="0"/>
        <w:spacing w:after="120"/>
        <w:ind w:leftChars="0" w:left="420"/>
        <w:jc w:val="both"/>
        <w:rPr>
          <w:sz w:val="24"/>
          <w:szCs w:val="32"/>
          <w:lang w:eastAsia="zh-CN"/>
        </w:rPr>
      </w:pPr>
    </w:p>
    <w:p w14:paraId="5E3B4219" w14:textId="77777777" w:rsidR="009A3178" w:rsidRDefault="009A3178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661A0FC3" w14:textId="77777777" w:rsidR="00E8653A" w:rsidRDefault="00E8653A" w:rsidP="000373D0">
      <w:pPr>
        <w:pStyle w:val="3GPPNormalText"/>
      </w:pPr>
    </w:p>
    <w:p w14:paraId="4D920D5C" w14:textId="65C115D1" w:rsidR="00907029" w:rsidRPr="0073142F" w:rsidRDefault="00E8653A" w:rsidP="000373D0">
      <w:pPr>
        <w:pStyle w:val="3GPPNormalText"/>
        <w:rPr>
          <w:b/>
          <w:bCs/>
          <w:sz w:val="20"/>
          <w:szCs w:val="22"/>
        </w:rPr>
      </w:pPr>
      <w:r w:rsidRPr="00E659DD">
        <w:rPr>
          <w:b/>
          <w:bCs/>
          <w:sz w:val="20"/>
          <w:szCs w:val="22"/>
        </w:rPr>
        <w:t>R1-2507666</w:t>
      </w:r>
      <w:r w:rsidR="00121BB2">
        <w:rPr>
          <w:b/>
          <w:bCs/>
          <w:sz w:val="20"/>
          <w:szCs w:val="22"/>
        </w:rPr>
        <w:tab/>
      </w:r>
      <w:r w:rsidR="00074660" w:rsidRPr="00074660">
        <w:rPr>
          <w:b/>
          <w:bCs/>
          <w:sz w:val="20"/>
          <w:szCs w:val="22"/>
          <w:lang w:val="en-GB"/>
        </w:rPr>
        <w:t>FL summary # 1 for inter-vendor training collaboration</w:t>
      </w:r>
      <w:r w:rsidR="00074660">
        <w:rPr>
          <w:b/>
          <w:bCs/>
          <w:sz w:val="20"/>
          <w:szCs w:val="22"/>
          <w:lang w:val="en-GB"/>
        </w:rPr>
        <w:tab/>
      </w:r>
      <w:r w:rsidR="00074660" w:rsidRPr="00074660">
        <w:rPr>
          <w:b/>
          <w:bCs/>
          <w:sz w:val="20"/>
          <w:szCs w:val="22"/>
          <w:lang w:val="en-GB"/>
        </w:rPr>
        <w:t>Moderator (Apple)</w:t>
      </w:r>
    </w:p>
    <w:p w14:paraId="7D7B2D4B" w14:textId="5B5100A1" w:rsidR="005F559E" w:rsidRPr="00907029" w:rsidRDefault="00907029" w:rsidP="000373D0">
      <w:pPr>
        <w:pStyle w:val="3GPPNormalText"/>
        <w:rPr>
          <w:b/>
          <w:bCs/>
        </w:rPr>
      </w:pPr>
      <w:r w:rsidRPr="00907029">
        <w:rPr>
          <w:b/>
          <w:bCs/>
        </w:rPr>
        <w:t>Conclusion:</w:t>
      </w:r>
    </w:p>
    <w:p w14:paraId="5ED71678" w14:textId="29A232CA" w:rsidR="005E73E6" w:rsidRDefault="005E73E6" w:rsidP="005E73E6">
      <w:pPr>
        <w:rPr>
          <w:rFonts w:eastAsia="SimSun"/>
          <w:color w:val="000000" w:themeColor="text1"/>
          <w:szCs w:val="20"/>
        </w:rPr>
      </w:pPr>
      <w:r w:rsidRPr="00907029">
        <w:rPr>
          <w:rFonts w:eastAsia="SimSun" w:hint="eastAsia"/>
          <w:color w:val="000000" w:themeColor="text1"/>
          <w:szCs w:val="20"/>
        </w:rPr>
        <w:t>F</w:t>
      </w:r>
      <w:r w:rsidRPr="00907029">
        <w:rPr>
          <w:rFonts w:eastAsia="SimSun"/>
          <w:color w:val="000000" w:themeColor="text1"/>
          <w:szCs w:val="20"/>
        </w:rPr>
        <w:t xml:space="preserve">or Option 4-1 </w:t>
      </w:r>
      <w:r w:rsidRPr="00907029">
        <w:rPr>
          <w:color w:val="000000" w:themeColor="text1"/>
          <w:szCs w:val="20"/>
        </w:rPr>
        <w:t>under</w:t>
      </w:r>
      <w:r w:rsidRPr="00907029">
        <w:rPr>
          <w:rFonts w:eastAsia="SimSun"/>
          <w:color w:val="000000" w:themeColor="text1"/>
          <w:szCs w:val="20"/>
        </w:rPr>
        <w:t xml:space="preserve"> Direction A in AI/ML based CSI compression</w:t>
      </w:r>
      <w:r w:rsidRPr="00907029">
        <w:rPr>
          <w:rFonts w:eastAsia="SimSun" w:hint="eastAsia"/>
          <w:color w:val="000000" w:themeColor="text1"/>
          <w:szCs w:val="20"/>
        </w:rPr>
        <w:t>,</w:t>
      </w:r>
      <w:r w:rsidRPr="00907029">
        <w:rPr>
          <w:rFonts w:eastAsia="SimSun"/>
          <w:color w:val="000000" w:themeColor="text1"/>
          <w:szCs w:val="20"/>
        </w:rPr>
        <w:t xml:space="preserve"> </w:t>
      </w:r>
      <w:r w:rsidR="00907029" w:rsidRPr="00907029">
        <w:rPr>
          <w:rFonts w:eastAsia="SimSun"/>
          <w:color w:val="000000" w:themeColor="text1"/>
          <w:szCs w:val="20"/>
        </w:rPr>
        <w:t xml:space="preserve">there is no consensus to </w:t>
      </w:r>
      <w:r w:rsidRPr="00907029">
        <w:rPr>
          <w:rFonts w:eastAsia="SimSun"/>
          <w:color w:val="000000" w:themeColor="text1"/>
          <w:szCs w:val="20"/>
        </w:rPr>
        <w:t>further study the necessity of sharing assisted information to align model design aspects</w:t>
      </w:r>
      <w:r w:rsidR="00907029" w:rsidRPr="00907029">
        <w:rPr>
          <w:rFonts w:eastAsia="SimSun"/>
          <w:color w:val="000000" w:themeColor="text1"/>
          <w:szCs w:val="20"/>
        </w:rPr>
        <w:t>.</w:t>
      </w:r>
    </w:p>
    <w:p w14:paraId="350D99A9" w14:textId="77777777" w:rsidR="00021F69" w:rsidRDefault="00021F69" w:rsidP="005E73E6">
      <w:pPr>
        <w:rPr>
          <w:rFonts w:eastAsia="SimSun"/>
          <w:color w:val="000000" w:themeColor="text1"/>
          <w:szCs w:val="20"/>
        </w:rPr>
      </w:pPr>
    </w:p>
    <w:p w14:paraId="14A1A6C1" w14:textId="33A51E9E" w:rsidR="00021F69" w:rsidRDefault="006D096F" w:rsidP="00021F69">
      <w:pPr>
        <w:pStyle w:val="3GPPNormalText"/>
      </w:pPr>
      <w:r w:rsidRPr="00F80941">
        <w:rPr>
          <w:highlight w:val="green"/>
        </w:rPr>
        <w:t>Agreement</w:t>
      </w:r>
      <w:r w:rsidR="00021F69" w:rsidRPr="00F80941">
        <w:rPr>
          <w:highlight w:val="green"/>
        </w:rPr>
        <w:t>:</w:t>
      </w:r>
      <w:r w:rsidR="00021F69">
        <w:t xml:space="preserve"> </w:t>
      </w:r>
    </w:p>
    <w:p w14:paraId="027DE13F" w14:textId="159BFADB" w:rsidR="0059356B" w:rsidRPr="00D438F7" w:rsidRDefault="00021F69" w:rsidP="0059356B">
      <w:pPr>
        <w:pStyle w:val="ListParagraph"/>
        <w:numPr>
          <w:ilvl w:val="0"/>
          <w:numId w:val="36"/>
        </w:numPr>
        <w:ind w:leftChars="0"/>
        <w:rPr>
          <w:szCs w:val="20"/>
        </w:rPr>
      </w:pPr>
      <w:r w:rsidRPr="00232A7E">
        <w:rPr>
          <w:rFonts w:hint="eastAsia"/>
          <w:szCs w:val="20"/>
        </w:rPr>
        <w:t>F</w:t>
      </w:r>
      <w:r w:rsidRPr="00232A7E">
        <w:rPr>
          <w:szCs w:val="20"/>
        </w:rPr>
        <w:t>or Option 4-1 under Direction A in AI</w:t>
      </w:r>
      <w:r w:rsidRPr="00D438F7">
        <w:rPr>
          <w:szCs w:val="20"/>
        </w:rPr>
        <w:t>/ML based CSI compression</w:t>
      </w:r>
      <w:r w:rsidRPr="00D438F7">
        <w:rPr>
          <w:rFonts w:hint="eastAsia"/>
          <w:szCs w:val="20"/>
        </w:rPr>
        <w:t>,</w:t>
      </w:r>
      <w:r w:rsidRPr="00D438F7">
        <w:rPr>
          <w:szCs w:val="20"/>
        </w:rPr>
        <w:t xml:space="preserve"> both average SGCS and average NMSE </w:t>
      </w:r>
      <w:r w:rsidR="0048251E" w:rsidRPr="00D438F7">
        <w:rPr>
          <w:szCs w:val="20"/>
        </w:rPr>
        <w:t>as</w:t>
      </w:r>
      <w:r w:rsidRPr="00D438F7">
        <w:rPr>
          <w:szCs w:val="20"/>
        </w:rPr>
        <w:t xml:space="preserve"> performance target in</w:t>
      </w:r>
      <w:r w:rsidRPr="00D438F7">
        <w:rPr>
          <w:rFonts w:eastAsia="Malgun Gothic"/>
          <w:szCs w:val="20"/>
        </w:rPr>
        <w:t xml:space="preserve"> the </w:t>
      </w:r>
      <w:r w:rsidRPr="00D438F7">
        <w:rPr>
          <w:rFonts w:eastAsia="Malgun Gothic" w:hint="eastAsia"/>
          <w:szCs w:val="20"/>
        </w:rPr>
        <w:t>exchanged</w:t>
      </w:r>
      <w:r w:rsidRPr="00D438F7">
        <w:rPr>
          <w:rFonts w:eastAsia="Malgun Gothic"/>
          <w:szCs w:val="20"/>
        </w:rPr>
        <w:t xml:space="preserve"> dataset</w:t>
      </w:r>
      <w:r w:rsidR="007A620D" w:rsidRPr="00D438F7">
        <w:rPr>
          <w:rFonts w:eastAsia="Malgun Gothic"/>
          <w:szCs w:val="20"/>
        </w:rPr>
        <w:t xml:space="preserve"> </w:t>
      </w:r>
      <w:r w:rsidR="001D75E5" w:rsidRPr="00D438F7">
        <w:rPr>
          <w:rFonts w:eastAsia="Malgun Gothic"/>
          <w:szCs w:val="20"/>
        </w:rPr>
        <w:t xml:space="preserve">are supported. Both </w:t>
      </w:r>
      <w:r w:rsidR="001D75E5" w:rsidRPr="00D438F7">
        <w:rPr>
          <w:szCs w:val="20"/>
        </w:rPr>
        <w:t>average SGCS and average NMSE</w:t>
      </w:r>
      <w:r w:rsidR="001D75E5" w:rsidRPr="00D438F7">
        <w:rPr>
          <w:rFonts w:eastAsia="Malgun Gothic"/>
          <w:szCs w:val="20"/>
        </w:rPr>
        <w:t xml:space="preserve"> </w:t>
      </w:r>
      <w:r w:rsidR="007A620D" w:rsidRPr="00D438F7">
        <w:rPr>
          <w:rFonts w:eastAsia="Malgun Gothic"/>
          <w:szCs w:val="20"/>
        </w:rPr>
        <w:t>are provided</w:t>
      </w:r>
      <w:r w:rsidRPr="00D438F7">
        <w:rPr>
          <w:szCs w:val="20"/>
        </w:rPr>
        <w:t xml:space="preserve">. </w:t>
      </w:r>
    </w:p>
    <w:p w14:paraId="1BF6C164" w14:textId="382365B5" w:rsidR="00C73635" w:rsidRPr="00D438F7" w:rsidRDefault="00021F69" w:rsidP="009D4C2C">
      <w:pPr>
        <w:pStyle w:val="ListParagraph"/>
        <w:numPr>
          <w:ilvl w:val="1"/>
          <w:numId w:val="36"/>
        </w:numPr>
        <w:ind w:leftChars="0"/>
        <w:rPr>
          <w:szCs w:val="20"/>
        </w:rPr>
      </w:pPr>
      <w:r w:rsidRPr="00D438F7">
        <w:rPr>
          <w:rFonts w:eastAsia="Malgun Gothic"/>
          <w:szCs w:val="20"/>
        </w:rPr>
        <w:t xml:space="preserve">NW side can optionally send </w:t>
      </w:r>
      <w:r w:rsidR="00315AF5" w:rsidRPr="00D438F7">
        <w:rPr>
          <w:rFonts w:eastAsia="Malgun Gothic"/>
          <w:szCs w:val="20"/>
        </w:rPr>
        <w:t xml:space="preserve">NMSE and/or </w:t>
      </w:r>
      <w:r w:rsidRPr="00D438F7">
        <w:rPr>
          <w:rFonts w:eastAsia="Malgun Gothic"/>
          <w:szCs w:val="20"/>
        </w:rPr>
        <w:t xml:space="preserve">SGCS values at X-percentiles. </w:t>
      </w:r>
    </w:p>
    <w:p w14:paraId="7A6E5FCC" w14:textId="77777777" w:rsidR="0073142F" w:rsidRDefault="0073142F" w:rsidP="00021F69">
      <w:pPr>
        <w:spacing w:before="100" w:beforeAutospacing="1" w:after="180"/>
        <w:rPr>
          <w:rFonts w:eastAsia="Malgun Gothic"/>
          <w:b/>
          <w:bCs/>
          <w:szCs w:val="20"/>
        </w:rPr>
      </w:pPr>
    </w:p>
    <w:p w14:paraId="130B2AC4" w14:textId="3DE4C466" w:rsidR="006D096F" w:rsidRPr="003344B4" w:rsidRDefault="00C73635" w:rsidP="003344B4">
      <w:pPr>
        <w:pStyle w:val="3GPPNormalText"/>
        <w:rPr>
          <w:b/>
          <w:bCs/>
          <w:sz w:val="20"/>
          <w:szCs w:val="22"/>
        </w:rPr>
      </w:pPr>
      <w:r w:rsidRPr="00D438F7">
        <w:rPr>
          <w:rFonts w:eastAsia="Malgun Gothic"/>
          <w:b/>
          <w:bCs/>
          <w:szCs w:val="20"/>
        </w:rPr>
        <w:t>R1-250</w:t>
      </w:r>
      <w:r w:rsidR="009B1AE6">
        <w:rPr>
          <w:rFonts w:eastAsia="Malgun Gothic"/>
          <w:b/>
          <w:bCs/>
          <w:szCs w:val="20"/>
        </w:rPr>
        <w:t>7</w:t>
      </w:r>
      <w:r w:rsidRPr="00D438F7">
        <w:rPr>
          <w:rFonts w:eastAsia="Malgun Gothic"/>
          <w:b/>
          <w:bCs/>
          <w:szCs w:val="20"/>
        </w:rPr>
        <w:t>668</w:t>
      </w:r>
      <w:r w:rsidR="003344B4">
        <w:rPr>
          <w:rFonts w:eastAsia="Malgun Gothic"/>
          <w:b/>
          <w:bCs/>
          <w:szCs w:val="20"/>
        </w:rPr>
        <w:tab/>
      </w:r>
      <w:r w:rsidR="003344B4" w:rsidRPr="00074660">
        <w:rPr>
          <w:b/>
          <w:bCs/>
          <w:sz w:val="20"/>
          <w:szCs w:val="22"/>
          <w:lang w:val="en-GB"/>
        </w:rPr>
        <w:t xml:space="preserve">FL summary # </w:t>
      </w:r>
      <w:r w:rsidR="003344B4">
        <w:rPr>
          <w:b/>
          <w:bCs/>
          <w:sz w:val="20"/>
          <w:szCs w:val="22"/>
          <w:lang w:val="en-GB"/>
        </w:rPr>
        <w:t>3</w:t>
      </w:r>
      <w:r w:rsidR="003344B4" w:rsidRPr="00074660">
        <w:rPr>
          <w:b/>
          <w:bCs/>
          <w:sz w:val="20"/>
          <w:szCs w:val="22"/>
          <w:lang w:val="en-GB"/>
        </w:rPr>
        <w:t xml:space="preserve"> for inter-vendor training collaboration</w:t>
      </w:r>
      <w:r w:rsidR="003344B4">
        <w:rPr>
          <w:b/>
          <w:bCs/>
          <w:sz w:val="20"/>
          <w:szCs w:val="22"/>
          <w:lang w:val="en-GB"/>
        </w:rPr>
        <w:tab/>
      </w:r>
      <w:r w:rsidR="003344B4" w:rsidRPr="00074660">
        <w:rPr>
          <w:b/>
          <w:bCs/>
          <w:sz w:val="20"/>
          <w:szCs w:val="22"/>
          <w:lang w:val="en-GB"/>
        </w:rPr>
        <w:t>Moderator (Apple)</w:t>
      </w:r>
    </w:p>
    <w:p w14:paraId="36316CC8" w14:textId="1A262E8F" w:rsidR="00483F8A" w:rsidRDefault="0086417F" w:rsidP="00483F8A">
      <w:pPr>
        <w:pStyle w:val="3GPPNormalText"/>
      </w:pPr>
      <w:r w:rsidRPr="009F1AE6">
        <w:rPr>
          <w:highlight w:val="green"/>
        </w:rPr>
        <w:t>Agreement</w:t>
      </w:r>
      <w:r w:rsidR="00483F8A" w:rsidRPr="009F1AE6">
        <w:rPr>
          <w:highlight w:val="green"/>
        </w:rPr>
        <w:t>:</w:t>
      </w:r>
      <w:r w:rsidR="00483F8A">
        <w:t xml:space="preserve">   </w:t>
      </w:r>
    </w:p>
    <w:p w14:paraId="2126F28D" w14:textId="4DA4E73E" w:rsidR="00483F8A" w:rsidRPr="00A903EC" w:rsidRDefault="00483F8A" w:rsidP="00483F8A">
      <w:pPr>
        <w:pStyle w:val="3GPPText"/>
        <w:rPr>
          <w:sz w:val="20"/>
        </w:rPr>
      </w:pPr>
      <w:r w:rsidRPr="00A903EC">
        <w:rPr>
          <w:rFonts w:hint="eastAsia"/>
          <w:sz w:val="20"/>
          <w:lang w:val="en-GB"/>
        </w:rPr>
        <w:t>F</w:t>
      </w:r>
      <w:r w:rsidRPr="00A903EC">
        <w:rPr>
          <w:sz w:val="20"/>
          <w:lang w:val="en-GB"/>
        </w:rPr>
        <w:t>or Option 4-1 under Direction A in AI/ML based CSI compression</w:t>
      </w:r>
      <w:r w:rsidRPr="00A903EC">
        <w:rPr>
          <w:rFonts w:hint="eastAsia"/>
          <w:sz w:val="20"/>
          <w:lang w:val="en-GB"/>
        </w:rPr>
        <w:t>,</w:t>
      </w:r>
      <w:r w:rsidRPr="00A903EC">
        <w:rPr>
          <w:sz w:val="20"/>
          <w:lang w:val="en-GB"/>
        </w:rPr>
        <w:t xml:space="preserve"> for the association between target CSI and CSI feedback in the </w:t>
      </w:r>
      <w:r w:rsidR="00FA5E41" w:rsidRPr="00A903EC">
        <w:rPr>
          <w:sz w:val="20"/>
          <w:lang w:val="en-GB"/>
        </w:rPr>
        <w:t xml:space="preserve">exchanged </w:t>
      </w:r>
      <w:r w:rsidRPr="00A903EC">
        <w:rPr>
          <w:sz w:val="20"/>
          <w:lang w:val="en-GB"/>
        </w:rPr>
        <w:t>dataset</w:t>
      </w:r>
      <w:r w:rsidRPr="00A903EC">
        <w:rPr>
          <w:rFonts w:hint="eastAsia"/>
          <w:sz w:val="20"/>
          <w:lang w:val="en-GB"/>
        </w:rPr>
        <w:t>.</w:t>
      </w:r>
      <w:r w:rsidRPr="00A903EC">
        <w:rPr>
          <w:sz w:val="20"/>
        </w:rPr>
        <w:t xml:space="preserve"> </w:t>
      </w:r>
    </w:p>
    <w:p w14:paraId="675BA0F9" w14:textId="5BD9A430" w:rsidR="0015056E" w:rsidRPr="00A903EC" w:rsidRDefault="00483F8A" w:rsidP="0015056E">
      <w:pPr>
        <w:pStyle w:val="3GPPText"/>
        <w:numPr>
          <w:ilvl w:val="0"/>
          <w:numId w:val="34"/>
        </w:numPr>
        <w:rPr>
          <w:strike/>
          <w:sz w:val="20"/>
        </w:rPr>
      </w:pPr>
      <w:r w:rsidRPr="00A903EC">
        <w:rPr>
          <w:sz w:val="20"/>
        </w:rPr>
        <w:t>Support 1:M mapping between one target CSI sample</w:t>
      </w:r>
      <w:r w:rsidR="00C2093C" w:rsidRPr="00A903EC">
        <w:rPr>
          <w:sz w:val="20"/>
        </w:rPr>
        <w:t>/set of samples</w:t>
      </w:r>
      <w:r w:rsidRPr="00A903EC">
        <w:rPr>
          <w:sz w:val="20"/>
        </w:rPr>
        <w:t xml:space="preserve"> to </w:t>
      </w:r>
      <w:r w:rsidR="009F1AE6" w:rsidRPr="00A903EC">
        <w:rPr>
          <w:sz w:val="20"/>
        </w:rPr>
        <w:t>M</w:t>
      </w:r>
      <w:r w:rsidRPr="00A903EC">
        <w:rPr>
          <w:sz w:val="20"/>
        </w:rPr>
        <w:t xml:space="preserve"> CSI feedback samples</w:t>
      </w:r>
      <w:r w:rsidR="00C2093C" w:rsidRPr="00A903EC">
        <w:rPr>
          <w:sz w:val="20"/>
        </w:rPr>
        <w:t>/set</w:t>
      </w:r>
      <w:r w:rsidR="0032437F" w:rsidRPr="00A903EC">
        <w:rPr>
          <w:sz w:val="20"/>
        </w:rPr>
        <w:t>s</w:t>
      </w:r>
      <w:r w:rsidR="00C2093C" w:rsidRPr="00A903EC">
        <w:rPr>
          <w:sz w:val="20"/>
        </w:rPr>
        <w:t xml:space="preserve"> of samples</w:t>
      </w:r>
      <w:r w:rsidRPr="00A903EC">
        <w:rPr>
          <w:sz w:val="20"/>
        </w:rPr>
        <w:t xml:space="preserve"> associated with different CSI payload size configurations</w:t>
      </w:r>
    </w:p>
    <w:p w14:paraId="06636511" w14:textId="4BC3D788" w:rsidR="00B24A3D" w:rsidRPr="00A903EC" w:rsidRDefault="00483F8A" w:rsidP="00393596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Pr="00A903EC">
        <w:rPr>
          <w:sz w:val="20"/>
          <w:lang w:val="en-GB"/>
        </w:rPr>
        <w:t>Association between Target CSI and CSI feedback, including scalability related information f</w:t>
      </w:r>
      <w:r w:rsidRPr="00A903EC">
        <w:rPr>
          <w:sz w:val="20"/>
        </w:rPr>
        <w:t xml:space="preserve">or different number of Tx port, sub bands related information.  </w:t>
      </w:r>
    </w:p>
    <w:p w14:paraId="53ED7095" w14:textId="6F8E8D14" w:rsidR="00264165" w:rsidRPr="00A903EC" w:rsidRDefault="00264165" w:rsidP="00264165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="00B526D8" w:rsidRPr="00A903EC">
        <w:rPr>
          <w:sz w:val="20"/>
        </w:rPr>
        <w:t xml:space="preserve">Whether/how </w:t>
      </w:r>
      <w:r w:rsidRPr="00A903EC">
        <w:rPr>
          <w:sz w:val="20"/>
        </w:rPr>
        <w:t xml:space="preserve">Target CSI </w:t>
      </w:r>
      <w:r w:rsidR="004D2C43" w:rsidRPr="00A903EC">
        <w:rPr>
          <w:sz w:val="20"/>
        </w:rPr>
        <w:t>samples/</w:t>
      </w:r>
      <w:r w:rsidRPr="00A903EC">
        <w:rPr>
          <w:sz w:val="20"/>
        </w:rPr>
        <w:t>set</w:t>
      </w:r>
      <w:r w:rsidR="004D2C43" w:rsidRPr="00A903EC">
        <w:rPr>
          <w:sz w:val="20"/>
        </w:rPr>
        <w:t xml:space="preserve"> of sample</w:t>
      </w:r>
      <w:r w:rsidRPr="00A903EC">
        <w:rPr>
          <w:sz w:val="20"/>
        </w:rPr>
        <w:t xml:space="preserve">s within an exchanged dataset, with different Tx port and sub-band </w:t>
      </w:r>
      <w:r w:rsidR="003A2CFC" w:rsidRPr="00A903EC">
        <w:rPr>
          <w:sz w:val="20"/>
        </w:rPr>
        <w:t xml:space="preserve">related information </w:t>
      </w:r>
      <w:r w:rsidR="004E3CE5" w:rsidRPr="00A903EC">
        <w:rPr>
          <w:sz w:val="20"/>
        </w:rPr>
        <w:t xml:space="preserve">are </w:t>
      </w:r>
      <w:r w:rsidR="003A2CFC" w:rsidRPr="00A903EC">
        <w:rPr>
          <w:sz w:val="20"/>
        </w:rPr>
        <w:t>organized</w:t>
      </w:r>
      <w:r w:rsidR="004E3CE5" w:rsidRPr="00A903EC">
        <w:rPr>
          <w:sz w:val="20"/>
        </w:rPr>
        <w:t>.</w:t>
      </w:r>
    </w:p>
    <w:p w14:paraId="3AFC31B6" w14:textId="7CA76074" w:rsidR="00A30AA5" w:rsidRPr="00A903EC" w:rsidRDefault="00483F8A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="00A30AA5" w:rsidRPr="00A903EC">
        <w:rPr>
          <w:sz w:val="20"/>
        </w:rPr>
        <w:t>Whether the Target CSI is per layer or per rank</w:t>
      </w:r>
      <w:r w:rsidR="003544A4" w:rsidRPr="00A903EC">
        <w:rPr>
          <w:sz w:val="20"/>
        </w:rPr>
        <w:t xml:space="preserve"> when Target CSI </w:t>
      </w:r>
      <w:r w:rsidR="0052692D" w:rsidRPr="00A903EC">
        <w:rPr>
          <w:sz w:val="20"/>
        </w:rPr>
        <w:t>is precoder matrix</w:t>
      </w:r>
      <w:r w:rsidR="00A30AA5" w:rsidRPr="00A903EC">
        <w:rPr>
          <w:sz w:val="20"/>
        </w:rPr>
        <w:t>.</w:t>
      </w:r>
    </w:p>
    <w:p w14:paraId="371270BF" w14:textId="77777777" w:rsidR="00483F8A" w:rsidRPr="00A903EC" w:rsidRDefault="00483F8A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>FFS: Whether and how to support CSI feedback structure with different payload scalability options</w:t>
      </w:r>
    </w:p>
    <w:p w14:paraId="0D22C2D8" w14:textId="2C49B1C7" w:rsidR="00F77705" w:rsidRPr="00A903EC" w:rsidRDefault="00F77705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>FFS: Other details</w:t>
      </w:r>
    </w:p>
    <w:p w14:paraId="4396D77A" w14:textId="77777777" w:rsidR="00483F8A" w:rsidRPr="003B6310" w:rsidRDefault="00483F8A" w:rsidP="00021F69">
      <w:pPr>
        <w:spacing w:before="100" w:beforeAutospacing="1" w:after="180"/>
        <w:rPr>
          <w:rFonts w:eastAsia="Malgun Gothic"/>
          <w:sz w:val="16"/>
          <w:szCs w:val="16"/>
        </w:rPr>
      </w:pP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00BE" w14:textId="77777777" w:rsidR="00E60CF4" w:rsidRDefault="00E60CF4">
      <w:r>
        <w:separator/>
      </w:r>
    </w:p>
  </w:endnote>
  <w:endnote w:type="continuationSeparator" w:id="0">
    <w:p w14:paraId="336320D1" w14:textId="77777777" w:rsidR="00E60CF4" w:rsidRDefault="00E6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A0B2" w14:textId="77777777" w:rsidR="00E60CF4" w:rsidRDefault="00E60CF4">
      <w:r>
        <w:separator/>
      </w:r>
    </w:p>
  </w:footnote>
  <w:footnote w:type="continuationSeparator" w:id="0">
    <w:p w14:paraId="0EEFDE20" w14:textId="77777777" w:rsidR="00E60CF4" w:rsidRDefault="00E60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1AD9253C"/>
    <w:multiLevelType w:val="hybridMultilevel"/>
    <w:tmpl w:val="576E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D7C98"/>
    <w:multiLevelType w:val="hybridMultilevel"/>
    <w:tmpl w:val="059A2DCA"/>
    <w:lvl w:ilvl="0" w:tplc="F46A4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642DE"/>
    <w:multiLevelType w:val="multilevel"/>
    <w:tmpl w:val="50F6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17664"/>
    <w:multiLevelType w:val="multilevel"/>
    <w:tmpl w:val="6F8EF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00082"/>
    <w:multiLevelType w:val="hybridMultilevel"/>
    <w:tmpl w:val="93D84BE0"/>
    <w:lvl w:ilvl="0" w:tplc="20000001">
      <w:start w:val="1"/>
      <w:numFmt w:val="bullet"/>
      <w:lvlText w:val=""/>
      <w:lvlJc w:val="left"/>
      <w:pPr>
        <w:ind w:left="16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31" w15:restartNumberingAfterBreak="0">
    <w:nsid w:val="5DE27B61"/>
    <w:multiLevelType w:val="hybridMultilevel"/>
    <w:tmpl w:val="FA9E0370"/>
    <w:lvl w:ilvl="0" w:tplc="200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2" w15:restartNumberingAfterBreak="0">
    <w:nsid w:val="5EC15604"/>
    <w:multiLevelType w:val="multilevel"/>
    <w:tmpl w:val="5EC156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1" w15:restartNumberingAfterBreak="0">
    <w:nsid w:val="7526075B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14EEB"/>
    <w:multiLevelType w:val="multilevel"/>
    <w:tmpl w:val="7E414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7"/>
  </w:num>
  <w:num w:numId="3" w16cid:durableId="224679865">
    <w:abstractNumId w:val="44"/>
  </w:num>
  <w:num w:numId="4" w16cid:durableId="329992116">
    <w:abstractNumId w:val="43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37"/>
  </w:num>
  <w:num w:numId="7" w16cid:durableId="804589256">
    <w:abstractNumId w:val="23"/>
  </w:num>
  <w:num w:numId="8" w16cid:durableId="930554224">
    <w:abstractNumId w:val="10"/>
  </w:num>
  <w:num w:numId="9" w16cid:durableId="1845508603">
    <w:abstractNumId w:val="47"/>
  </w:num>
  <w:num w:numId="10" w16cid:durableId="259342473">
    <w:abstractNumId w:val="17"/>
  </w:num>
  <w:num w:numId="11" w16cid:durableId="11878263">
    <w:abstractNumId w:val="39"/>
  </w:num>
  <w:num w:numId="12" w16cid:durableId="2081248483">
    <w:abstractNumId w:val="42"/>
  </w:num>
  <w:num w:numId="13" w16cid:durableId="1027944223">
    <w:abstractNumId w:val="16"/>
  </w:num>
  <w:num w:numId="14" w16cid:durableId="660549967">
    <w:abstractNumId w:val="24"/>
  </w:num>
  <w:num w:numId="15" w16cid:durableId="1492863733">
    <w:abstractNumId w:val="33"/>
  </w:num>
  <w:num w:numId="16" w16cid:durableId="1662924244">
    <w:abstractNumId w:val="8"/>
  </w:num>
  <w:num w:numId="17" w16cid:durableId="1061248391">
    <w:abstractNumId w:val="38"/>
  </w:num>
  <w:num w:numId="18" w16cid:durableId="1502967917">
    <w:abstractNumId w:val="19"/>
  </w:num>
  <w:num w:numId="19" w16cid:durableId="1157578603">
    <w:abstractNumId w:val="21"/>
  </w:num>
  <w:num w:numId="20" w16cid:durableId="937105958">
    <w:abstractNumId w:val="12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26"/>
  </w:num>
  <w:num w:numId="24" w16cid:durableId="1004433978">
    <w:abstractNumId w:val="15"/>
  </w:num>
  <w:num w:numId="25" w16cid:durableId="1734305728">
    <w:abstractNumId w:val="9"/>
  </w:num>
  <w:num w:numId="26" w16cid:durableId="228804606">
    <w:abstractNumId w:val="36"/>
  </w:num>
  <w:num w:numId="27" w16cid:durableId="487745553">
    <w:abstractNumId w:val="20"/>
  </w:num>
  <w:num w:numId="28" w16cid:durableId="396896871">
    <w:abstractNumId w:val="40"/>
  </w:num>
  <w:num w:numId="29" w16cid:durableId="1512640002">
    <w:abstractNumId w:val="5"/>
  </w:num>
  <w:num w:numId="30" w16cid:durableId="275412541">
    <w:abstractNumId w:val="45"/>
  </w:num>
  <w:num w:numId="31" w16cid:durableId="24066374">
    <w:abstractNumId w:val="7"/>
  </w:num>
  <w:num w:numId="32" w16cid:durableId="267858330">
    <w:abstractNumId w:val="41"/>
  </w:num>
  <w:num w:numId="33" w16cid:durableId="273827257">
    <w:abstractNumId w:val="28"/>
  </w:num>
  <w:num w:numId="34" w16cid:durableId="928003352">
    <w:abstractNumId w:val="11"/>
  </w:num>
  <w:num w:numId="35" w16cid:durableId="304702247">
    <w:abstractNumId w:val="18"/>
  </w:num>
  <w:num w:numId="36" w16cid:durableId="772087553">
    <w:abstractNumId w:val="14"/>
  </w:num>
  <w:num w:numId="37" w16cid:durableId="1049646754">
    <w:abstractNumId w:val="25"/>
  </w:num>
  <w:num w:numId="38" w16cid:durableId="273709788">
    <w:abstractNumId w:val="35"/>
  </w:num>
  <w:num w:numId="39" w16cid:durableId="165217475">
    <w:abstractNumId w:val="32"/>
  </w:num>
  <w:num w:numId="40" w16cid:durableId="1803648979">
    <w:abstractNumId w:val="13"/>
  </w:num>
  <w:num w:numId="41" w16cid:durableId="867989703">
    <w:abstractNumId w:val="34"/>
  </w:num>
  <w:num w:numId="42" w16cid:durableId="1591549151">
    <w:abstractNumId w:val="46"/>
  </w:num>
  <w:num w:numId="43" w16cid:durableId="168300593">
    <w:abstractNumId w:val="22"/>
  </w:num>
  <w:num w:numId="44" w16cid:durableId="647133410">
    <w:abstractNumId w:val="29"/>
  </w:num>
  <w:num w:numId="45" w16cid:durableId="1795370162">
    <w:abstractNumId w:val="31"/>
  </w:num>
  <w:num w:numId="46" w16cid:durableId="1791436707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1F69"/>
    <w:rsid w:val="00022000"/>
    <w:rsid w:val="000220B1"/>
    <w:rsid w:val="00022226"/>
    <w:rsid w:val="00022315"/>
    <w:rsid w:val="000224BA"/>
    <w:rsid w:val="000224EE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0E9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A79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214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3D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55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660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C72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B2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358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BED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790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18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69A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B2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00"/>
    <w:rsid w:val="00122EF7"/>
    <w:rsid w:val="001232F6"/>
    <w:rsid w:val="001233E4"/>
    <w:rsid w:val="00123747"/>
    <w:rsid w:val="001237A3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7B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DF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C1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3E38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56E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59D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290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8F1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92E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5F84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147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AF4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53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2E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2AF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0D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49A"/>
    <w:rsid w:val="001C2953"/>
    <w:rsid w:val="001C2977"/>
    <w:rsid w:val="001C2BB9"/>
    <w:rsid w:val="001C2C13"/>
    <w:rsid w:val="001C2D0B"/>
    <w:rsid w:val="001C2DBB"/>
    <w:rsid w:val="001C3145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5E5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766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B91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6AA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A7E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78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2A9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0D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9DB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65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6F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7A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02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C97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5B8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60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E6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797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C1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8D3"/>
    <w:rsid w:val="00313137"/>
    <w:rsid w:val="0031324D"/>
    <w:rsid w:val="003133B3"/>
    <w:rsid w:val="0031340D"/>
    <w:rsid w:val="00313454"/>
    <w:rsid w:val="003135C5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AF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47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6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7F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C6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4B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4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0F2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4A4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88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A46"/>
    <w:rsid w:val="00371B16"/>
    <w:rsid w:val="00371BFE"/>
    <w:rsid w:val="00371DFD"/>
    <w:rsid w:val="00371EEB"/>
    <w:rsid w:val="00371F07"/>
    <w:rsid w:val="00371F27"/>
    <w:rsid w:val="0037205B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5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6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28F"/>
    <w:rsid w:val="00393395"/>
    <w:rsid w:val="00393596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CFC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2C2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10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4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03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769"/>
    <w:rsid w:val="0043492C"/>
    <w:rsid w:val="00434AFF"/>
    <w:rsid w:val="00434E3D"/>
    <w:rsid w:val="00435031"/>
    <w:rsid w:val="0043535B"/>
    <w:rsid w:val="004354C4"/>
    <w:rsid w:val="0043552C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DD"/>
    <w:rsid w:val="004577EB"/>
    <w:rsid w:val="00457B91"/>
    <w:rsid w:val="004608D3"/>
    <w:rsid w:val="00460F07"/>
    <w:rsid w:val="00461165"/>
    <w:rsid w:val="004613A4"/>
    <w:rsid w:val="004615A7"/>
    <w:rsid w:val="00461646"/>
    <w:rsid w:val="004617D1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1E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3F8A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3D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7A7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32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B73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7E7"/>
    <w:rsid w:val="004B18B5"/>
    <w:rsid w:val="004B1C6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7C4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C43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1B7"/>
    <w:rsid w:val="004E02AD"/>
    <w:rsid w:val="004E036E"/>
    <w:rsid w:val="004E0495"/>
    <w:rsid w:val="004E054B"/>
    <w:rsid w:val="004E064C"/>
    <w:rsid w:val="004E09AD"/>
    <w:rsid w:val="004E0A76"/>
    <w:rsid w:val="004E0B02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CE5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2FD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BFD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6E9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92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BBD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A74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05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B37"/>
    <w:rsid w:val="00580FF4"/>
    <w:rsid w:val="005811B1"/>
    <w:rsid w:val="00581278"/>
    <w:rsid w:val="005813D0"/>
    <w:rsid w:val="005815DF"/>
    <w:rsid w:val="00581A0C"/>
    <w:rsid w:val="00581A6E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6A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6B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6CE"/>
    <w:rsid w:val="005C2757"/>
    <w:rsid w:val="005C2876"/>
    <w:rsid w:val="005C291D"/>
    <w:rsid w:val="005C2C8F"/>
    <w:rsid w:val="005C2E63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192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3E6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C6D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59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255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A13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DD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57D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7BB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BB7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0A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96F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A89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8E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9A9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4F1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47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42F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F58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5A7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0F41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EE7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20D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50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43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7B8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402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E55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5FF0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43"/>
    <w:rsid w:val="008056CC"/>
    <w:rsid w:val="0080599D"/>
    <w:rsid w:val="00805A31"/>
    <w:rsid w:val="00805BA2"/>
    <w:rsid w:val="00805CC7"/>
    <w:rsid w:val="00805D1D"/>
    <w:rsid w:val="00805D24"/>
    <w:rsid w:val="00805DAC"/>
    <w:rsid w:val="008060CF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B03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D61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D63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254"/>
    <w:rsid w:val="008335B5"/>
    <w:rsid w:val="0083366E"/>
    <w:rsid w:val="008336AC"/>
    <w:rsid w:val="00833A87"/>
    <w:rsid w:val="00833AE5"/>
    <w:rsid w:val="00833CA3"/>
    <w:rsid w:val="00833DF5"/>
    <w:rsid w:val="00833E95"/>
    <w:rsid w:val="008343B6"/>
    <w:rsid w:val="0083449D"/>
    <w:rsid w:val="00834529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4C8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8B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A72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B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242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9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CCF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17F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46F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0F0"/>
    <w:rsid w:val="00884376"/>
    <w:rsid w:val="008844C7"/>
    <w:rsid w:val="00884761"/>
    <w:rsid w:val="008849C3"/>
    <w:rsid w:val="00884C48"/>
    <w:rsid w:val="00884DC3"/>
    <w:rsid w:val="00884E34"/>
    <w:rsid w:val="00884E6A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96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0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D4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B7FDB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743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29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CB4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91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B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8E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084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22C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1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526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29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178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D5D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AE6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4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38E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C2C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405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2F1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B69"/>
    <w:rsid w:val="009F0D67"/>
    <w:rsid w:val="009F0D97"/>
    <w:rsid w:val="009F114D"/>
    <w:rsid w:val="009F11DD"/>
    <w:rsid w:val="009F1290"/>
    <w:rsid w:val="009F13D0"/>
    <w:rsid w:val="009F15E7"/>
    <w:rsid w:val="009F1992"/>
    <w:rsid w:val="009F1AE6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2FF6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B4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27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AA5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43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55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19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48F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361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CA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3E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2F99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21A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2A1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28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3D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AC"/>
    <w:rsid w:val="00B34AB8"/>
    <w:rsid w:val="00B34AFB"/>
    <w:rsid w:val="00B34C66"/>
    <w:rsid w:val="00B34D8F"/>
    <w:rsid w:val="00B34D94"/>
    <w:rsid w:val="00B34DAE"/>
    <w:rsid w:val="00B34DB6"/>
    <w:rsid w:val="00B34FF4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10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15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727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D8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2E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37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6F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7D4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A9E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6A6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A81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06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4C7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CE"/>
    <w:rsid w:val="00C208FE"/>
    <w:rsid w:val="00C2093C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35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E1"/>
    <w:rsid w:val="00C75E4D"/>
    <w:rsid w:val="00C75E58"/>
    <w:rsid w:val="00C75F9D"/>
    <w:rsid w:val="00C762FF"/>
    <w:rsid w:val="00C763BC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42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45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0D6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2A3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2B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17D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06"/>
    <w:rsid w:val="00CC1DB6"/>
    <w:rsid w:val="00CC1DF9"/>
    <w:rsid w:val="00CC1DFF"/>
    <w:rsid w:val="00CC2198"/>
    <w:rsid w:val="00CC23AA"/>
    <w:rsid w:val="00CC2568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84F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25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8F7"/>
    <w:rsid w:val="00D05BD3"/>
    <w:rsid w:val="00D05CD1"/>
    <w:rsid w:val="00D05D59"/>
    <w:rsid w:val="00D05E91"/>
    <w:rsid w:val="00D05F4B"/>
    <w:rsid w:val="00D0637E"/>
    <w:rsid w:val="00D064AC"/>
    <w:rsid w:val="00D0651F"/>
    <w:rsid w:val="00D06613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998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8F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6EC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16A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A3A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282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0F8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D4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019"/>
    <w:rsid w:val="00E17239"/>
    <w:rsid w:val="00E1771A"/>
    <w:rsid w:val="00E17AE6"/>
    <w:rsid w:val="00E17BDE"/>
    <w:rsid w:val="00E17C3B"/>
    <w:rsid w:val="00E17E90"/>
    <w:rsid w:val="00E17F3B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1B3"/>
    <w:rsid w:val="00E32274"/>
    <w:rsid w:val="00E323C4"/>
    <w:rsid w:val="00E32483"/>
    <w:rsid w:val="00E32503"/>
    <w:rsid w:val="00E32531"/>
    <w:rsid w:val="00E32566"/>
    <w:rsid w:val="00E3274A"/>
    <w:rsid w:val="00E32750"/>
    <w:rsid w:val="00E327F9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6FF9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CF4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4D4F"/>
    <w:rsid w:val="00E650E8"/>
    <w:rsid w:val="00E651B1"/>
    <w:rsid w:val="00E65303"/>
    <w:rsid w:val="00E655D3"/>
    <w:rsid w:val="00E659DD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128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256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B1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53A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9A1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6E8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1FCC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15A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03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5E5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4B3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877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335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12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E64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34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06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BFE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705"/>
    <w:rsid w:val="00F77BFA"/>
    <w:rsid w:val="00F77C8B"/>
    <w:rsid w:val="00F77C93"/>
    <w:rsid w:val="00F77CC1"/>
    <w:rsid w:val="00F77D5F"/>
    <w:rsid w:val="00F77F87"/>
    <w:rsid w:val="00F8020C"/>
    <w:rsid w:val="00F80463"/>
    <w:rsid w:val="00F80875"/>
    <w:rsid w:val="00F808D7"/>
    <w:rsid w:val="00F80941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4E1E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87E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4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0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4FEA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78D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5F559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5F559E"/>
    <w:rPr>
      <w:rFonts w:eastAsia="SimSun"/>
      <w:sz w:val="22"/>
      <w:lang w:val="en-US" w:eastAsia="en-US"/>
    </w:rPr>
  </w:style>
  <w:style w:type="paragraph" w:customStyle="1" w:styleId="B3">
    <w:name w:val="B3"/>
    <w:basedOn w:val="Normal"/>
    <w:qFormat/>
    <w:rsid w:val="004A3432"/>
    <w:pPr>
      <w:suppressAutoHyphens/>
      <w:spacing w:after="180"/>
      <w:ind w:left="1135" w:hanging="284"/>
    </w:pPr>
    <w:rPr>
      <w:rFonts w:ascii="Times New Roman" w:eastAsia="MS Mincho" w:hAnsi="Times New Roman"/>
      <w:szCs w:val="20"/>
    </w:rPr>
  </w:style>
  <w:style w:type="paragraph" w:customStyle="1" w:styleId="Style2">
    <w:name w:val="Style2"/>
    <w:basedOn w:val="Caption"/>
    <w:qFormat/>
    <w:rsid w:val="004A3432"/>
    <w:pPr>
      <w:numPr>
        <w:numId w:val="43"/>
      </w:numPr>
      <w:suppressAutoHyphens w:val="0"/>
      <w:overflowPunct/>
      <w:autoSpaceDE/>
      <w:textAlignment w:val="auto"/>
    </w:pPr>
    <w:rPr>
      <w:rFonts w:eastAsia="SimHei"/>
      <w:i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408</TotalTime>
  <Pages>6</Pages>
  <Words>2778</Words>
  <Characters>15837</Characters>
  <Application>Microsoft Office Word</Application>
  <DocSecurity>0</DocSecurity>
  <Lines>131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18578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285</cp:revision>
  <cp:lastPrinted>2013-05-13T10:37:00Z</cp:lastPrinted>
  <dcterms:created xsi:type="dcterms:W3CDTF">2025-10-07T07:33:00Z</dcterms:created>
  <dcterms:modified xsi:type="dcterms:W3CDTF">2025-10-17T09:46:00Z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